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276CE"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34F0044" wp14:editId="28CA05F9">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02162FEA"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4F004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2162FEA"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6953F00E" wp14:editId="542D37A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5BDEBF2" wp14:editId="421185A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C44A5F6" w14:textId="77777777" w:rsidR="00F53D08" w:rsidRPr="00F53D08" w:rsidRDefault="00F53D08" w:rsidP="00F53D08">
      <w:pPr>
        <w:rPr>
          <w:rtl/>
        </w:rPr>
      </w:pPr>
    </w:p>
    <w:p w14:paraId="309FA223"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3541DA65" wp14:editId="3A64366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71BF566" w14:textId="77777777" w:rsidR="00F53D08" w:rsidRPr="00F53D08" w:rsidRDefault="00F53D08" w:rsidP="00F53D08">
      <w:pPr>
        <w:rPr>
          <w:rtl/>
        </w:rPr>
      </w:pPr>
    </w:p>
    <w:p w14:paraId="06A23E59" w14:textId="77777777" w:rsidR="00F53D08" w:rsidRPr="00F53D08" w:rsidRDefault="00F53D08" w:rsidP="00F53D08">
      <w:pPr>
        <w:rPr>
          <w:rtl/>
        </w:rPr>
      </w:pPr>
    </w:p>
    <w:p w14:paraId="193E8C37"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3187BB80" wp14:editId="3F30EC2D">
                <wp:simplePos x="0" y="0"/>
                <wp:positionH relativeFrom="column">
                  <wp:posOffset>584200</wp:posOffset>
                </wp:positionH>
                <wp:positionV relativeFrom="paragraph">
                  <wp:posOffset>294005</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2722A80F" w14:textId="54CB02EC" w:rsidR="002771A2" w:rsidRPr="002771A2" w:rsidRDefault="009F3DB5" w:rsidP="00F81264">
                            <w:pPr>
                              <w:jc w:val="center"/>
                              <w:rPr>
                                <w:rFonts w:ascii="Adobe Arabic" w:hAnsi="Adobe Arabic" w:cs="Adobe Arabic"/>
                                <w:b/>
                                <w:bCs/>
                                <w:sz w:val="72"/>
                                <w:szCs w:val="96"/>
                                <w:rtl/>
                                <w:lang w:bidi="ar-SY"/>
                              </w:rPr>
                            </w:pPr>
                            <w:r w:rsidRPr="009F3DB5">
                              <w:rPr>
                                <w:rFonts w:ascii="Adobe Arabic" w:hAnsi="Adobe Arabic" w:cs="Adobe Arabic"/>
                                <w:b/>
                                <w:bCs/>
                                <w:sz w:val="72"/>
                                <w:szCs w:val="96"/>
                                <w:rtl/>
                                <w:lang w:bidi="ar-SY"/>
                              </w:rPr>
                              <w:t>التطوير الوظيفي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7BB80" id="Text Box 1608691354" o:spid="_x0000_s1027" type="#_x0000_t202" style="position:absolute;left:0;text-align:left;margin-left:46pt;margin-top:23.1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" filled="f" stroked="f" strokeweight=".5pt">
                <v:textbox>
                  <w:txbxContent>
                    <w:p w14:paraId="2722A80F" w14:textId="54CB02EC" w:rsidR="002771A2" w:rsidRPr="002771A2" w:rsidRDefault="009F3DB5" w:rsidP="00F81264">
                      <w:pPr>
                        <w:jc w:val="center"/>
                        <w:rPr>
                          <w:rFonts w:ascii="Adobe Arabic" w:hAnsi="Adobe Arabic" w:cs="Adobe Arabic"/>
                          <w:b/>
                          <w:bCs/>
                          <w:sz w:val="72"/>
                          <w:szCs w:val="96"/>
                          <w:rtl/>
                          <w:lang w:bidi="ar-SY"/>
                        </w:rPr>
                      </w:pPr>
                      <w:r w:rsidRPr="009F3DB5">
                        <w:rPr>
                          <w:rFonts w:ascii="Adobe Arabic" w:hAnsi="Adobe Arabic" w:cs="Adobe Arabic"/>
                          <w:b/>
                          <w:bCs/>
                          <w:sz w:val="72"/>
                          <w:szCs w:val="96"/>
                          <w:rtl/>
                          <w:lang w:bidi="ar-SY"/>
                        </w:rPr>
                        <w:t>التطوير الوظيفي</w:t>
                      </w:r>
                    </w:p>
                  </w:txbxContent>
                </v:textbox>
              </v:shape>
            </w:pict>
          </mc:Fallback>
        </mc:AlternateContent>
      </w:r>
    </w:p>
    <w:p w14:paraId="0F95D015" w14:textId="77777777" w:rsidR="00F53D08" w:rsidRPr="00F53D08" w:rsidRDefault="00F53D08" w:rsidP="00F53D08">
      <w:pPr>
        <w:rPr>
          <w:rtl/>
        </w:rPr>
      </w:pPr>
    </w:p>
    <w:p w14:paraId="015C6EA7" w14:textId="77777777" w:rsidR="00F53D08" w:rsidRPr="00F53D08" w:rsidRDefault="00F53D08" w:rsidP="00F53D08">
      <w:pPr>
        <w:rPr>
          <w:rtl/>
        </w:rPr>
      </w:pPr>
    </w:p>
    <w:p w14:paraId="520DB8E9" w14:textId="77777777" w:rsidR="00F53D08" w:rsidRPr="00F53D08" w:rsidRDefault="00F53D08" w:rsidP="00F53D08">
      <w:pPr>
        <w:rPr>
          <w:rtl/>
        </w:rPr>
      </w:pPr>
    </w:p>
    <w:p w14:paraId="737B9DFB" w14:textId="77777777" w:rsidR="00F53D08" w:rsidRPr="00F53D08" w:rsidRDefault="00F53D08" w:rsidP="002771A2">
      <w:pPr>
        <w:rPr>
          <w:rtl/>
        </w:rPr>
      </w:pPr>
    </w:p>
    <w:p w14:paraId="68689B98"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52E1498C" wp14:editId="27CF597A">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10260856" w14:textId="77777777" w:rsidR="00F53D08" w:rsidRPr="00F53D08" w:rsidRDefault="00F53D08" w:rsidP="00F53D08">
      <w:pPr>
        <w:rPr>
          <w:rtl/>
        </w:rPr>
      </w:pPr>
    </w:p>
    <w:p w14:paraId="1E1A9739" w14:textId="77777777" w:rsidR="00F53D08" w:rsidRPr="00F53D08" w:rsidRDefault="00636A52" w:rsidP="00636A52">
      <w:pPr>
        <w:tabs>
          <w:tab w:val="left" w:pos="3171"/>
        </w:tabs>
        <w:rPr>
          <w:rtl/>
          <w:lang w:bidi="ar-SY"/>
        </w:rPr>
      </w:pPr>
      <w:r>
        <w:tab/>
      </w:r>
    </w:p>
    <w:p w14:paraId="7D282039" w14:textId="77777777" w:rsidR="00F53D08" w:rsidRPr="00F53D08" w:rsidRDefault="00F53D08" w:rsidP="00F53D08">
      <w:pPr>
        <w:rPr>
          <w:rtl/>
        </w:rPr>
      </w:pPr>
    </w:p>
    <w:p w14:paraId="07692598" w14:textId="4188E54C"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8A85A16" wp14:editId="49E1DD0C">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24BDEF38"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7D3E77F" w14:textId="3BD16A2E" w:rsidR="00C46C39" w:rsidRDefault="009F3DB5"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63F1E37C" wp14:editId="6BE32AD2">
            <wp:simplePos x="0" y="0"/>
            <wp:positionH relativeFrom="margin">
              <wp:align>center</wp:align>
            </wp:positionH>
            <wp:positionV relativeFrom="paragraph">
              <wp:posOffset>238553</wp:posOffset>
            </wp:positionV>
            <wp:extent cx="7778762" cy="516558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78762" cy="516558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4764E494"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0FA8AB01" wp14:editId="54B4FA43">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0FA8AB01"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85" w:type="dxa"/>
        <w:tblLook w:val="04A0" w:firstRow="1" w:lastRow="0" w:firstColumn="1" w:lastColumn="0" w:noHBand="0" w:noVBand="1"/>
      </w:tblPr>
      <w:tblGrid>
        <w:gridCol w:w="284"/>
        <w:gridCol w:w="9355"/>
        <w:gridCol w:w="850"/>
      </w:tblGrid>
      <w:tr w:rsidR="0090459D" w:rsidRPr="00BB40FB" w14:paraId="2C413E09" w14:textId="77777777" w:rsidTr="00A039A0">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04A1DBC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0785AB9"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343D3C5B" w14:textId="2AB3087A"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2</w:t>
            </w:r>
          </w:p>
        </w:tc>
      </w:tr>
      <w:tr w:rsidR="0090459D" w:rsidRPr="00BB40FB" w14:paraId="649B5FF7"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5DF5A3F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3A09D51" w14:textId="73FEFA62"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دليل </w:t>
            </w:r>
            <w:r w:rsidR="0009673E">
              <w:rPr>
                <w:rFonts w:ascii="Adobe Arabic" w:eastAsia="GE Dinar One" w:hAnsi="Adobe Arabic" w:cs="Adobe Arabic" w:hint="cs"/>
                <w:b/>
                <w:bCs/>
                <w:color w:val="168489"/>
                <w:kern w:val="24"/>
                <w:sz w:val="36"/>
                <w:szCs w:val="36"/>
                <w:rtl/>
                <w:lang w:bidi="ar-SY"/>
              </w:rPr>
              <w:t>الدورة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33BFEAB1" w14:textId="3F40E011"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14:paraId="3DF38477"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37BD748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2B304F"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65E9306C" w14:textId="695B4AA3"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6</w:t>
            </w:r>
          </w:p>
        </w:tc>
      </w:tr>
      <w:tr w:rsidR="0090459D" w:rsidRPr="00BB40FB" w14:paraId="0D30AC4D"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422D8BE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5D832C"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67E0FCA" w14:textId="59F35063"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8</w:t>
            </w:r>
          </w:p>
        </w:tc>
      </w:tr>
      <w:tr w:rsidR="0090459D" w:rsidRPr="00BB40FB" w14:paraId="101033EB"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05762338"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31D591" w14:textId="27BB1713" w:rsidR="0090459D" w:rsidRPr="00FE4CC5" w:rsidRDefault="00B37ED3" w:rsidP="00FE4CC5">
            <w:pPr>
              <w:spacing w:line="240" w:lineRule="auto"/>
              <w:jc w:val="left"/>
              <w:rPr>
                <w:rFonts w:ascii="Adobe Arabic" w:eastAsia="GE Dinar One" w:hAnsi="Adobe Arabic" w:cs="Adobe Arabic"/>
                <w:b/>
                <w:bCs/>
                <w:color w:val="168489"/>
                <w:kern w:val="24"/>
                <w:sz w:val="36"/>
                <w:szCs w:val="36"/>
                <w:rtl/>
                <w:lang w:bidi="ar-SY"/>
              </w:rPr>
            </w:pPr>
            <w:hyperlink r:id="rId9" w:history="1">
              <w:r w:rsidR="0090459D" w:rsidRPr="00B37ED3">
                <w:rPr>
                  <w:rStyle w:val="Hyperlink"/>
                  <w:rFonts w:ascii="Adobe Arabic" w:eastAsia="GE Dinar One" w:hAnsi="Adobe Arabic" w:cs="Adobe Arabic"/>
                  <w:b/>
                  <w:bCs/>
                  <w:kern w:val="24"/>
                  <w:sz w:val="36"/>
                  <w:szCs w:val="36"/>
                  <w:rtl/>
                  <w:lang w:bidi="ar-SY"/>
                </w:rPr>
                <w:t xml:space="preserve">الجلسة الأولى: </w:t>
              </w:r>
              <w:r w:rsidR="00FE4CC5" w:rsidRPr="00B37ED3">
                <w:rPr>
                  <w:rStyle w:val="Hyperlink"/>
                  <w:rFonts w:ascii="Adobe Arabic" w:eastAsia="GE Dinar One" w:hAnsi="Adobe Arabic" w:cs="Adobe Arabic"/>
                  <w:b/>
                  <w:bCs/>
                  <w:kern w:val="24"/>
                  <w:sz w:val="36"/>
                  <w:szCs w:val="36"/>
                  <w:rtl/>
                  <w:lang w:bidi="ar-SY"/>
                </w:rPr>
                <w:t>فهم الواقع وتحديد المسار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32DAD45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592068A7"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58A487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005D5A" w14:textId="2FF51C77"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مفهوم التطوير الوظيفي وأهميته في بيئة العمل الحديثة</w:t>
            </w:r>
          </w:p>
        </w:tc>
        <w:tc>
          <w:tcPr>
            <w:tcW w:w="850" w:type="dxa"/>
            <w:tcBorders>
              <w:top w:val="single" w:sz="8" w:space="0" w:color="1E3D6A"/>
              <w:left w:val="single" w:sz="8" w:space="0" w:color="1E3D6A"/>
              <w:bottom w:val="single" w:sz="8" w:space="0" w:color="1E3D6A"/>
              <w:right w:val="single" w:sz="8" w:space="0" w:color="1E3D6A"/>
            </w:tcBorders>
            <w:vAlign w:val="center"/>
          </w:tcPr>
          <w:p w14:paraId="180A2B00" w14:textId="361A7C72"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0B1FBF87"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4B5BBDB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89D04D" w14:textId="3B6C1189"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الفرق بين الوظيفة والمسار المهني والتخطيط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14:paraId="5708E400" w14:textId="0B725871"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5EC9474E"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5C03444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5E63E2" w14:textId="0B8BB82F"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تحليل الواقع الوظيفي الحالي باستخدام أدوات التقييم الذاتي</w:t>
            </w:r>
          </w:p>
        </w:tc>
        <w:tc>
          <w:tcPr>
            <w:tcW w:w="850" w:type="dxa"/>
            <w:tcBorders>
              <w:top w:val="single" w:sz="8" w:space="0" w:color="1E3D6A"/>
              <w:left w:val="single" w:sz="8" w:space="0" w:color="1E3D6A"/>
              <w:bottom w:val="single" w:sz="8" w:space="0" w:color="1E3D6A"/>
              <w:right w:val="single" w:sz="8" w:space="0" w:color="1E3D6A"/>
            </w:tcBorders>
            <w:vAlign w:val="center"/>
          </w:tcPr>
          <w:p w14:paraId="342A88A7" w14:textId="5CF9A8D1"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14:paraId="160758EE"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6AC176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AFDD6B2" w14:textId="5BBFF24A"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تحديد نقاط القوة ونقاط التحسين لدى المشارك</w:t>
            </w:r>
          </w:p>
        </w:tc>
        <w:tc>
          <w:tcPr>
            <w:tcW w:w="850" w:type="dxa"/>
            <w:tcBorders>
              <w:top w:val="single" w:sz="8" w:space="0" w:color="1E3D6A"/>
              <w:left w:val="single" w:sz="8" w:space="0" w:color="1E3D6A"/>
              <w:bottom w:val="single" w:sz="8" w:space="0" w:color="1E3D6A"/>
              <w:right w:val="single" w:sz="8" w:space="0" w:color="1E3D6A"/>
            </w:tcBorders>
            <w:vAlign w:val="center"/>
          </w:tcPr>
          <w:p w14:paraId="172232E6" w14:textId="4F5DCB6B"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14:paraId="4D32B16B" w14:textId="77777777" w:rsidTr="00A039A0">
        <w:trPr>
          <w:trHeight w:val="624"/>
        </w:trPr>
        <w:tc>
          <w:tcPr>
            <w:tcW w:w="284" w:type="dxa"/>
            <w:tcBorders>
              <w:top w:val="nil"/>
              <w:left w:val="single" w:sz="4" w:space="0" w:color="1E3D6A"/>
              <w:bottom w:val="nil"/>
              <w:right w:val="single" w:sz="8" w:space="0" w:color="1E3D6A"/>
            </w:tcBorders>
            <w:shd w:val="clear" w:color="auto" w:fill="168489"/>
          </w:tcPr>
          <w:p w14:paraId="32EB5ED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A2BA79" w14:textId="74E1EE44"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معو</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قات التطو</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ر الوظيفي وكيفية التغل</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ب عليها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1FD86F4D" w14:textId="05520100"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14:paraId="730CABF1"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2CCD248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FFDE0F" w14:textId="17E2FD63" w:rsidR="0090459D" w:rsidRPr="00FE4CC5" w:rsidRDefault="00B37ED3" w:rsidP="00FE4CC5">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B37ED3">
                <w:rPr>
                  <w:rStyle w:val="Hyperlink"/>
                  <w:rFonts w:ascii="Adobe Arabic" w:eastAsia="GE Dinar One" w:hAnsi="Adobe Arabic" w:cs="Adobe Arabic"/>
                  <w:b/>
                  <w:bCs/>
                  <w:kern w:val="24"/>
                  <w:sz w:val="36"/>
                  <w:szCs w:val="36"/>
                  <w:rtl/>
                  <w:lang w:bidi="ar-SY"/>
                </w:rPr>
                <w:t xml:space="preserve">الجلسة الثانية: </w:t>
              </w:r>
              <w:r w:rsidR="00FE4CC5" w:rsidRPr="00B37ED3">
                <w:rPr>
                  <w:rStyle w:val="Hyperlink"/>
                  <w:rFonts w:ascii="Adobe Arabic" w:eastAsia="GE Dinar One" w:hAnsi="Adobe Arabic" w:cs="Adobe Arabic" w:hint="cs"/>
                  <w:b/>
                  <w:bCs/>
                  <w:kern w:val="24"/>
                  <w:sz w:val="36"/>
                  <w:szCs w:val="36"/>
                  <w:rtl/>
                  <w:lang w:bidi="ar-SY"/>
                </w:rPr>
                <w:t>التخطيط والتميّز الوظيفي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76F6BF0F" w14:textId="120950AB" w:rsidR="0090459D" w:rsidRPr="00C36316" w:rsidRDefault="00FE4CC5"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14:paraId="1AF155E4"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482D22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8CB763" w14:textId="52C60BBB"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أسس التخطيط الفع</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ال للمسار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14:paraId="5F6403C4" w14:textId="74842F09"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29</w:t>
            </w:r>
          </w:p>
        </w:tc>
      </w:tr>
      <w:tr w:rsidR="0090459D" w:rsidRPr="009A36D0" w14:paraId="4A6CB376" w14:textId="77777777" w:rsidTr="00A039A0">
        <w:trPr>
          <w:trHeight w:val="624"/>
        </w:trPr>
        <w:tc>
          <w:tcPr>
            <w:tcW w:w="284" w:type="dxa"/>
            <w:tcBorders>
              <w:top w:val="nil"/>
              <w:left w:val="single" w:sz="8" w:space="0" w:color="1E3D6A"/>
              <w:bottom w:val="nil"/>
              <w:right w:val="single" w:sz="8" w:space="0" w:color="1E3D6A"/>
            </w:tcBorders>
            <w:shd w:val="clear" w:color="auto" w:fill="auto"/>
          </w:tcPr>
          <w:p w14:paraId="3778BD9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0DC7FC" w14:textId="3A77D5F7"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صياغة الأهداف المهنية قصيرة ومتوسطة وطويلة المدى</w:t>
            </w:r>
          </w:p>
        </w:tc>
        <w:tc>
          <w:tcPr>
            <w:tcW w:w="850" w:type="dxa"/>
            <w:tcBorders>
              <w:top w:val="single" w:sz="8" w:space="0" w:color="1E3D6A"/>
              <w:left w:val="single" w:sz="8" w:space="0" w:color="1E3D6A"/>
              <w:bottom w:val="single" w:sz="8" w:space="0" w:color="1E3D6A"/>
              <w:right w:val="single" w:sz="8" w:space="0" w:color="1E3D6A"/>
            </w:tcBorders>
            <w:vAlign w:val="center"/>
          </w:tcPr>
          <w:p w14:paraId="61BDD3A1" w14:textId="2E4E39BF"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31</w:t>
            </w:r>
          </w:p>
        </w:tc>
      </w:tr>
      <w:tr w:rsidR="0090459D" w:rsidRPr="009A36D0" w14:paraId="10786793"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472D85E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76555E" w14:textId="50B2CBAE"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بناء خطة تطوير وظيفي شخصية قابلة للتطبيق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2EB5D350" w14:textId="103CA4ED"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34</w:t>
            </w:r>
          </w:p>
        </w:tc>
      </w:tr>
      <w:tr w:rsidR="0090459D" w:rsidRPr="009A36D0" w14:paraId="2E833533" w14:textId="77777777" w:rsidTr="00A039A0">
        <w:trPr>
          <w:trHeight w:val="624"/>
        </w:trPr>
        <w:tc>
          <w:tcPr>
            <w:tcW w:w="284" w:type="dxa"/>
            <w:tcBorders>
              <w:top w:val="nil"/>
              <w:left w:val="single" w:sz="8" w:space="0" w:color="1E3D6A"/>
              <w:bottom w:val="nil"/>
              <w:right w:val="single" w:sz="8" w:space="0" w:color="1E3D6A"/>
            </w:tcBorders>
            <w:shd w:val="clear" w:color="auto" w:fill="auto"/>
          </w:tcPr>
          <w:p w14:paraId="762A3F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C4AED4" w14:textId="33E2653D"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مهارات تطوير الذات المستمرة والتعل</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م المهني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0D73CCC4" w14:textId="6FEE3D3E"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36</w:t>
            </w:r>
          </w:p>
        </w:tc>
      </w:tr>
      <w:tr w:rsidR="0090459D" w:rsidRPr="00BB40FB" w14:paraId="425F6558"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202193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325ABD6" w14:textId="21467E54" w:rsidR="0090459D" w:rsidRPr="00FE4CC5" w:rsidRDefault="00FE4CC5" w:rsidP="00FE4CC5">
            <w:pPr>
              <w:spacing w:line="240" w:lineRule="auto"/>
              <w:jc w:val="left"/>
              <w:rPr>
                <w:rFonts w:ascii="Adobe Arabic" w:eastAsia="GE Dinar One" w:hAnsi="Adobe Arabic" w:cs="Adobe Arabic"/>
                <w:b/>
                <w:bCs/>
                <w:color w:val="168489"/>
                <w:kern w:val="24"/>
                <w:sz w:val="36"/>
                <w:szCs w:val="36"/>
                <w:rtl/>
                <w:lang w:bidi="ar-SY"/>
              </w:rPr>
            </w:pPr>
            <w:r w:rsidRPr="00FE4CC5">
              <w:rPr>
                <w:rFonts w:ascii="Adobe Arabic" w:eastAsia="GE Dinar One" w:hAnsi="Adobe Arabic" w:cs="Adobe Arabic"/>
                <w:b/>
                <w:bCs/>
                <w:color w:val="168489"/>
                <w:kern w:val="24"/>
                <w:sz w:val="36"/>
                <w:szCs w:val="36"/>
                <w:rtl/>
                <w:lang w:bidi="ar-SY"/>
              </w:rPr>
              <w:t>استراتيجيات التمي</w:t>
            </w:r>
            <w:r w:rsidRPr="00FE4CC5">
              <w:rPr>
                <w:rFonts w:ascii="Adobe Arabic" w:eastAsia="GE Dinar One" w:hAnsi="Adobe Arabic" w:cs="Adobe Arabic" w:hint="cs"/>
                <w:b/>
                <w:bCs/>
                <w:color w:val="168489"/>
                <w:kern w:val="24"/>
                <w:sz w:val="36"/>
                <w:szCs w:val="36"/>
                <w:rtl/>
                <w:lang w:bidi="ar-SY"/>
              </w:rPr>
              <w:t>ّ</w:t>
            </w:r>
            <w:r w:rsidRPr="00FE4CC5">
              <w:rPr>
                <w:rFonts w:ascii="Adobe Arabic" w:eastAsia="GE Dinar One" w:hAnsi="Adobe Arabic" w:cs="Adobe Arabic"/>
                <w:b/>
                <w:bCs/>
                <w:color w:val="168489"/>
                <w:kern w:val="24"/>
                <w:sz w:val="36"/>
                <w:szCs w:val="36"/>
                <w:rtl/>
                <w:lang w:bidi="ar-SY"/>
              </w:rPr>
              <w:t>ز الوظيفي وزيادة فرص الترقية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73E0C02" w14:textId="22E4ACE8"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sidRPr="00FE4CC5">
              <w:rPr>
                <w:rFonts w:ascii="Adobe Arabic" w:eastAsia="GE Dinar One" w:hAnsi="Adobe Arabic" w:cs="Adobe Arabic" w:hint="cs"/>
                <w:kern w:val="24"/>
                <w:sz w:val="36"/>
                <w:szCs w:val="36"/>
                <w:rtl/>
                <w:lang w:bidi="ar-EG"/>
              </w:rPr>
              <w:t>38</w:t>
            </w:r>
          </w:p>
        </w:tc>
      </w:tr>
      <w:tr w:rsidR="00FE4CC5" w:rsidRPr="00BB40FB" w14:paraId="786F3437" w14:textId="77777777" w:rsidTr="00A039A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CA27B2E" w14:textId="77777777" w:rsidR="00FE4CC5" w:rsidRPr="00C36316" w:rsidRDefault="00FE4CC5"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05C51C0" w14:textId="146D68F6" w:rsidR="00FE4CC5" w:rsidRPr="00FE4CC5" w:rsidRDefault="00FE4CC5" w:rsidP="00FE4CC5">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20B91BE0" w14:textId="0C31349D" w:rsidR="00FE4CC5" w:rsidRPr="00FE4CC5"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47</w:t>
            </w:r>
          </w:p>
        </w:tc>
      </w:tr>
    </w:tbl>
    <w:p w14:paraId="234CE15B" w14:textId="7B7F3035" w:rsidR="00BE0014" w:rsidRDefault="00BE0014">
      <w:pPr>
        <w:bidi w:val="0"/>
        <w:spacing w:after="160" w:line="259" w:lineRule="auto"/>
        <w:jc w:val="left"/>
        <w:rPr>
          <w:b/>
          <w:bCs/>
          <w:sz w:val="44"/>
          <w:szCs w:val="48"/>
          <w14:glow w14:rad="228600">
            <w14:schemeClr w14:val="accent1">
              <w14:alpha w14:val="60000"/>
              <w14:satMod w14:val="175000"/>
            </w14:schemeClr>
          </w14:glow>
        </w:rPr>
      </w:pPr>
    </w:p>
    <w:p w14:paraId="576E242B"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3DF1BF52" wp14:editId="7E45849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3DF1BF52"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4EC95BA1" w14:textId="77777777" w:rsidR="00D0278B" w:rsidRPr="00EC109D" w:rsidRDefault="00D0278B" w:rsidP="00D0278B">
      <w:pPr>
        <w:rPr>
          <w:rtl/>
        </w:rPr>
      </w:pPr>
      <w:r w:rsidRPr="00EC109D">
        <w:rPr>
          <w:rtl/>
        </w:rPr>
        <w:t>السلام عليكم ورحمة الله وبركاته</w:t>
      </w:r>
      <w:r>
        <w:rPr>
          <w:rFonts w:hint="cs"/>
          <w:rtl/>
        </w:rPr>
        <w:t>.</w:t>
      </w:r>
    </w:p>
    <w:p w14:paraId="1DCD0A87" w14:textId="078E4211" w:rsidR="00D0278B" w:rsidRPr="00EC109D" w:rsidRDefault="00D0278B" w:rsidP="00D0278B">
      <w:pPr>
        <w:rPr>
          <w:rtl/>
        </w:rPr>
      </w:pPr>
      <w:r w:rsidRPr="00EC109D">
        <w:rPr>
          <w:rtl/>
        </w:rPr>
        <w:t>مرحباً بكم جميعاً في دورة "</w:t>
      </w:r>
      <w:hyperlink r:id="rId11" w:history="1">
        <w:r w:rsidRPr="00B37ED3">
          <w:rPr>
            <w:rStyle w:val="Hyperlink"/>
            <w:rtl/>
          </w:rPr>
          <w:t>التطوير الوظيفي</w:t>
        </w:r>
      </w:hyperlink>
      <w:r w:rsidRPr="00EC109D">
        <w:rPr>
          <w:rtl/>
        </w:rPr>
        <w:t>"... رحلتنا معاً نحو بناء مسار مهني متميّز ومستدام.</w:t>
      </w:r>
    </w:p>
    <w:p w14:paraId="5E19AB1E" w14:textId="77777777" w:rsidR="00D0278B" w:rsidRPr="00EC109D" w:rsidRDefault="00D0278B" w:rsidP="00D0278B">
      <w:pPr>
        <w:rPr>
          <w:rtl/>
        </w:rPr>
      </w:pPr>
      <w:r w:rsidRPr="00EC109D">
        <w:rPr>
          <w:rtl/>
        </w:rPr>
        <w:t>في عالمنا المتسارع اليوم، لم يعد النجاح المهني يعتمد فقط على الشهادات العلمية أو الخبرات التراكمية، بل أصبح يتطلّب رؤية واضحة، وتخطيطاً استراتيجياً، ومهارات متجدّدة تواكب متطلّبات سوق العمل المتغيّرة. كما قال المفكّر الإداري جيم كولينز: "النجاح الحقيقي ليس في الوصول إلى القمّة، بل في التحسّن المستمر والتطوّر كل يوم."</w:t>
      </w:r>
    </w:p>
    <w:p w14:paraId="19C68215" w14:textId="77777777" w:rsidR="00D0278B" w:rsidRPr="00EC109D" w:rsidRDefault="00D0278B" w:rsidP="00D0278B">
      <w:pPr>
        <w:rPr>
          <w:rtl/>
        </w:rPr>
      </w:pPr>
      <w:r w:rsidRPr="00EC109D">
        <w:rPr>
          <w:rtl/>
        </w:rPr>
        <w:t>إنّنا نعيش في عصر وصفته دراسة حديثة لمنتدى الاقتصاد العالمي بـ "الثورة المهنية الرابعة"، حيث ستتغيّر طبيعة 65% من الوظائف خلال العقد القادم، وستظهر وظائف جديدة لم نكن نتخيّلها قبل سنوات قليلة. هذا الواقع يجعل من التطوير الوظيفي ليس خياراً بل ضرورة حتمية.</w:t>
      </w:r>
    </w:p>
    <w:p w14:paraId="6F790D7C" w14:textId="77777777" w:rsidR="00D0278B" w:rsidRPr="00EC109D" w:rsidRDefault="00D0278B" w:rsidP="00D0278B">
      <w:pPr>
        <w:rPr>
          <w:rtl/>
        </w:rPr>
      </w:pPr>
      <w:r w:rsidRPr="00EC109D">
        <w:rPr>
          <w:rtl/>
        </w:rPr>
        <w:t>في هذه الدورة، سنتعرّف معاً على أساسيات التطوير الوظيفي وأدواته الفعّالة. سنتعلّم كيف نحلّل واقعنا المهني الحالي، ونحدّد مسارنا المستقبلي، ونبني خطّة عمل واضحة المعالم تقودنا نحو تحقيق طموحاتنا المهنية. سنستكشف أيضاً أهم مهارات القرن الحادي والعشرين التي ستميّزنا في سوق العمل، وكيفية بناء علامتنا الشخصية المهنية التي تعكس قيمنا وتوجّهاتنا.</w:t>
      </w:r>
    </w:p>
    <w:p w14:paraId="12072E2F" w14:textId="77777777" w:rsidR="00D0278B" w:rsidRPr="00EC109D" w:rsidRDefault="00D0278B" w:rsidP="00D0278B">
      <w:pPr>
        <w:rPr>
          <w:rtl/>
        </w:rPr>
      </w:pPr>
      <w:r w:rsidRPr="00EC109D">
        <w:rPr>
          <w:rtl/>
        </w:rPr>
        <w:t>أهلاً بكم في رحلة التطوير الوظيفي... رحلة تبدأ بفهم الذات وتنتهي بتحقيق التميّز. وتذكّروا دائماً أنّ الاستثمار في تطوير الذات هو أفضل استثمار على الإطلاق، لأنّه الاستثمار الوحيد الذي لا يمكن لأحد أن ينتزعه منكم مهما كانت الظروف.</w:t>
      </w:r>
    </w:p>
    <w:p w14:paraId="20F4DC2B" w14:textId="67690013" w:rsidR="00E72206" w:rsidRPr="00D0278B" w:rsidRDefault="00D0278B" w:rsidP="00D0278B">
      <w:r w:rsidRPr="00EC109D">
        <w:rPr>
          <w:rtl/>
        </w:rPr>
        <w:t>قبل أن نبدأ في محتوى دورتنا، دعونا نتعرّف على بعضنا البعض من خلال نشاط تعاوني ممتع يساعدنا على كسر الحواجز وبناء جسور التواصل بيننا.</w:t>
      </w:r>
    </w:p>
    <w:p w14:paraId="503D3CE8" w14:textId="7B15F08E" w:rsidR="00BE0014" w:rsidRPr="00D0278B" w:rsidRDefault="00E72206" w:rsidP="00D0278B">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BFD03A7" wp14:editId="4481F350">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58565F7B"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8600F24" wp14:editId="2831B212">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4653E207" w14:textId="76975D71"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sidR="0009673E">
                                <w:rPr>
                                  <w:rFonts w:ascii="Adobe Arabic" w:hAnsi="Adobe Arabic" w:cs="Adobe Arabic" w:hint="cs"/>
                                  <w:b/>
                                  <w:bCs/>
                                  <w:color w:val="2B5474"/>
                                  <w:kern w:val="24"/>
                                  <w:sz w:val="56"/>
                                  <w:szCs w:val="56"/>
                                  <w:rtl/>
                                  <w:lang w:bidi="ar-SY"/>
                                </w:rPr>
                                <w:t>الدورة</w:t>
                              </w:r>
                            </w:p>
                          </w:txbxContent>
                        </wps:txbx>
                        <wps:bodyPr wrap="square" rtlCol="0">
                          <a:noAutofit/>
                        </wps:bodyPr>
                      </wps:wsp>
                    </wpg:wgp>
                  </a:graphicData>
                </a:graphic>
              </wp:inline>
            </w:drawing>
          </mc:Choice>
          <mc:Fallback>
            <w:pict>
              <v:group w14:anchorId="48600F24"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653E207" w14:textId="76975D71"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sidR="0009673E">
                          <w:rPr>
                            <w:rFonts w:ascii="Adobe Arabic" w:hAnsi="Adobe Arabic" w:cs="Adobe Arabic" w:hint="cs"/>
                            <w:b/>
                            <w:bCs/>
                            <w:color w:val="2B5474"/>
                            <w:kern w:val="24"/>
                            <w:sz w:val="56"/>
                            <w:szCs w:val="56"/>
                            <w:rtl/>
                            <w:lang w:bidi="ar-SY"/>
                          </w:rPr>
                          <w:t>الدورة</w:t>
                        </w:r>
                      </w:p>
                    </w:txbxContent>
                  </v:textbox>
                </v:shape>
                <w10:anchorlock/>
              </v:group>
            </w:pict>
          </mc:Fallback>
        </mc:AlternateContent>
      </w:r>
    </w:p>
    <w:p w14:paraId="516A3A8B" w14:textId="77777777" w:rsidR="009F3DB5" w:rsidRDefault="009F3DB5" w:rsidP="009F3DB5">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843008" behindDoc="0" locked="0" layoutInCell="1" allowOverlap="1" wp14:anchorId="11E2D92B" wp14:editId="46B1FA9F">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3">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Pr="00E72206">
        <w:rPr>
          <w:rFonts w:ascii="Adobe Arabic" w:hAnsi="Adobe Arabic" w:cs="Adobe Arabic"/>
          <w:b/>
          <w:bCs/>
          <w:color w:val="168489"/>
          <w:sz w:val="44"/>
          <w:szCs w:val="48"/>
          <w:rtl/>
        </w:rPr>
        <w:t xml:space="preserve">اسم </w:t>
      </w:r>
      <w:r>
        <w:rPr>
          <w:rFonts w:ascii="Adobe Arabic" w:hAnsi="Adobe Arabic" w:cs="Adobe Arabic" w:hint="cs"/>
          <w:b/>
          <w:bCs/>
          <w:color w:val="168489"/>
          <w:sz w:val="44"/>
          <w:szCs w:val="48"/>
          <w:rtl/>
        </w:rPr>
        <w:t>الدورة</w:t>
      </w:r>
      <w:r w:rsidRPr="00E72206">
        <w:rPr>
          <w:rFonts w:ascii="Adobe Arabic" w:hAnsi="Adobe Arabic" w:cs="Adobe Arabic"/>
          <w:b/>
          <w:bCs/>
          <w:color w:val="168489"/>
          <w:sz w:val="44"/>
          <w:szCs w:val="48"/>
          <w:rtl/>
        </w:rPr>
        <w:t>:</w:t>
      </w:r>
    </w:p>
    <w:p w14:paraId="7354BAB6" w14:textId="77777777" w:rsidR="009F3DB5" w:rsidRPr="00B37ED3" w:rsidRDefault="009F3DB5" w:rsidP="009F3DB5">
      <w:pPr>
        <w:spacing w:after="160" w:line="259" w:lineRule="auto"/>
        <w:jc w:val="left"/>
        <w:rPr>
          <w:rFonts w:ascii="Adobe Arabic" w:hAnsi="Adobe Arabic" w:cs="Adobe Arabic"/>
          <w:b/>
          <w:bCs/>
          <w:color w:val="168489"/>
          <w:sz w:val="16"/>
          <w:szCs w:val="16"/>
          <w:rtl/>
        </w:rPr>
      </w:pPr>
    </w:p>
    <w:p w14:paraId="31A6EE60" w14:textId="77777777" w:rsidR="009F3DB5" w:rsidRDefault="009F3DB5" w:rsidP="009F3DB5">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9F3DB5">
        <w:rPr>
          <w:rFonts w:ascii="Adobe Arabic" w:hAnsi="Adobe Arabic" w:cs="Adobe Arabic"/>
          <w:b/>
          <w:bCs/>
          <w:color w:val="168489"/>
          <w:sz w:val="44"/>
          <w:szCs w:val="48"/>
          <w:rtl/>
        </w:rPr>
        <w:t>التطوير الوظيفي</w:t>
      </w:r>
      <w:r w:rsidRPr="007D339B">
        <w:rPr>
          <w:rFonts w:ascii="Adobe Arabic" w:hAnsi="Adobe Arabic" w:cs="Adobe Arabic"/>
          <w:b/>
          <w:bCs/>
          <w:color w:val="168489"/>
          <w:sz w:val="44"/>
          <w:szCs w:val="48"/>
        </w:rPr>
        <w:t xml:space="preserve"> </w:t>
      </w:r>
    </w:p>
    <w:p w14:paraId="54E808AC" w14:textId="021D1B24" w:rsidR="009F3DB5" w:rsidRPr="00B37ED3" w:rsidRDefault="009F3DB5" w:rsidP="009F3DB5">
      <w:pPr>
        <w:spacing w:after="160" w:line="259" w:lineRule="auto"/>
        <w:jc w:val="center"/>
        <w:rPr>
          <w:rFonts w:ascii="Adobe Arabic" w:hAnsi="Adobe Arabic" w:cs="Adobe Arabic"/>
          <w:b/>
          <w:bCs/>
          <w:color w:val="168489"/>
          <w:sz w:val="16"/>
          <w:szCs w:val="16"/>
          <w:rtl/>
        </w:rPr>
      </w:pPr>
      <w:r w:rsidRPr="007D339B">
        <w:rPr>
          <w:rFonts w:ascii="Adobe Arabic" w:hAnsi="Adobe Arabic" w:cs="Adobe Arabic"/>
          <w:b/>
          <w:bCs/>
          <w:noProof/>
          <w:color w:val="168489"/>
          <w:sz w:val="44"/>
          <w:szCs w:val="48"/>
        </w:rPr>
        <w:drawing>
          <wp:anchor distT="0" distB="0" distL="114300" distR="114300" simplePos="0" relativeHeight="252844032" behindDoc="0" locked="0" layoutInCell="1" allowOverlap="1" wp14:anchorId="34E881D9" wp14:editId="61269D94">
            <wp:simplePos x="0" y="0"/>
            <wp:positionH relativeFrom="column">
              <wp:posOffset>5166360</wp:posOffset>
            </wp:positionH>
            <wp:positionV relativeFrom="paragraph">
              <wp:posOffset>442595</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4A18DF1" w14:textId="77777777" w:rsidR="009F3DB5" w:rsidRDefault="009F3DB5" w:rsidP="009F3DB5">
      <w:pPr>
        <w:tabs>
          <w:tab w:val="left" w:pos="1627"/>
        </w:tabs>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Pr="00E72206">
        <w:rPr>
          <w:rFonts w:ascii="Adobe Arabic" w:hAnsi="Adobe Arabic" w:cs="Adobe Arabic" w:hint="cs"/>
          <w:b/>
          <w:bCs/>
          <w:color w:val="168489"/>
          <w:sz w:val="44"/>
          <w:szCs w:val="48"/>
          <w:rtl/>
        </w:rPr>
        <w:t xml:space="preserve">وصف </w:t>
      </w:r>
      <w:r>
        <w:rPr>
          <w:rFonts w:ascii="Adobe Arabic" w:hAnsi="Adobe Arabic" w:cs="Adobe Arabic" w:hint="cs"/>
          <w:b/>
          <w:bCs/>
          <w:color w:val="168489"/>
          <w:sz w:val="44"/>
          <w:szCs w:val="48"/>
          <w:rtl/>
        </w:rPr>
        <w:t>الدورة</w:t>
      </w:r>
      <w:r w:rsidRPr="00E72206">
        <w:rPr>
          <w:rFonts w:ascii="Adobe Arabic" w:hAnsi="Adobe Arabic" w:cs="Adobe Arabic" w:hint="cs"/>
          <w:b/>
          <w:bCs/>
          <w:color w:val="168489"/>
          <w:sz w:val="44"/>
          <w:szCs w:val="48"/>
          <w:rtl/>
        </w:rPr>
        <w:t>:</w:t>
      </w:r>
      <w:r>
        <w:rPr>
          <w:rFonts w:ascii="Adobe Arabic" w:hAnsi="Adobe Arabic" w:cs="Adobe Arabic"/>
          <w:b/>
          <w:bCs/>
          <w:color w:val="168489"/>
          <w:sz w:val="44"/>
          <w:szCs w:val="48"/>
          <w:rtl/>
        </w:rPr>
        <w:tab/>
      </w:r>
      <w:r>
        <w:rPr>
          <w:rFonts w:ascii="Adobe Arabic" w:hAnsi="Adobe Arabic" w:cs="Adobe Arabic"/>
          <w:b/>
          <w:bCs/>
          <w:color w:val="168489"/>
          <w:sz w:val="44"/>
          <w:szCs w:val="48"/>
          <w:rtl/>
        </w:rPr>
        <w:tab/>
      </w:r>
    </w:p>
    <w:p w14:paraId="239C8BEF" w14:textId="3E406E80" w:rsidR="009F3DB5" w:rsidRPr="009F3DB5" w:rsidRDefault="00B37ED3" w:rsidP="009F3DB5">
      <w:pPr>
        <w:rPr>
          <w:rtl/>
        </w:rPr>
      </w:pPr>
      <w:hyperlink r:id="rId15" w:history="1">
        <w:r w:rsidRPr="00B37ED3">
          <w:rPr>
            <w:rStyle w:val="Hyperlink"/>
            <w:rFonts w:hint="cs"/>
            <w:rtl/>
          </w:rPr>
          <w:t>دورة مكفة تهدف</w:t>
        </w:r>
        <w:r w:rsidR="009F3DB5" w:rsidRPr="00B37ED3">
          <w:rPr>
            <w:rStyle w:val="Hyperlink"/>
            <w:rtl/>
          </w:rPr>
          <w:t xml:space="preserve"> إلى</w:t>
        </w:r>
      </w:hyperlink>
      <w:r w:rsidR="009F3DB5" w:rsidRPr="009F3DB5">
        <w:rPr>
          <w:rtl/>
        </w:rPr>
        <w:t xml:space="preserve"> تمكين المشاركين من رسم خرائط مستقبلهم المهني عبر أدوات التقييم الذاتي والتخطيط الاستراتيجي، لتحويل المسار الوظيفي من مجرد وظيفة روتينية إلى رحلة نمو مستمر.</w:t>
      </w:r>
    </w:p>
    <w:p w14:paraId="3DDBE2D8"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5056" behindDoc="0" locked="0" layoutInCell="1" allowOverlap="1" wp14:anchorId="28BBD782" wp14:editId="3F23F2CE">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379A3C6E"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الدورة:</w:t>
      </w:r>
    </w:p>
    <w:p w14:paraId="753E52C5" w14:textId="77777777" w:rsidR="009F3DB5" w:rsidRPr="009F3DB5" w:rsidRDefault="009F3DB5" w:rsidP="009F3DB5">
      <w:pPr>
        <w:rPr>
          <w:rtl/>
        </w:rPr>
      </w:pPr>
      <w:r w:rsidRPr="009F3DB5">
        <w:rPr>
          <w:rtl/>
        </w:rPr>
        <w:t xml:space="preserve">  مواكبة التغيرات المتسارعة في بيئة العمل الحديثة ومتطلباتها المتجددة.</w:t>
      </w:r>
    </w:p>
    <w:p w14:paraId="72FA3AB6" w14:textId="77777777" w:rsidR="009F3DB5" w:rsidRPr="009F3DB5" w:rsidRDefault="009F3DB5" w:rsidP="009F3DB5">
      <w:pPr>
        <w:rPr>
          <w:rtl/>
        </w:rPr>
      </w:pPr>
      <w:r w:rsidRPr="009F3DB5">
        <w:rPr>
          <w:rtl/>
        </w:rPr>
        <w:t xml:space="preserve">  تقليص الفجوة بين المؤهلات الحالية وطموحات الترقية أو تغيير المسار.</w:t>
      </w:r>
    </w:p>
    <w:p w14:paraId="04AB4EBC" w14:textId="77777777" w:rsidR="009F3DB5" w:rsidRPr="009F3DB5" w:rsidRDefault="009F3DB5" w:rsidP="009F3DB5">
      <w:pPr>
        <w:rPr>
          <w:rtl/>
        </w:rPr>
      </w:pPr>
      <w:r w:rsidRPr="009F3DB5">
        <w:rPr>
          <w:rtl/>
        </w:rPr>
        <w:t xml:space="preserve">  تحديد المعوقات المهنية ووضع استراتيجيات عملية للتغلب عليها.</w:t>
      </w:r>
    </w:p>
    <w:p w14:paraId="3AF82417" w14:textId="77777777" w:rsidR="009F3DB5" w:rsidRPr="009F3DB5" w:rsidRDefault="009F3DB5" w:rsidP="009F3DB5">
      <w:pPr>
        <w:rPr>
          <w:rtl/>
        </w:rPr>
      </w:pPr>
      <w:r w:rsidRPr="009F3DB5">
        <w:rPr>
          <w:rtl/>
        </w:rPr>
        <w:t xml:space="preserve">  تعزيز قيمة الموظف التنافسية في سوق العمل من خلال التعلم المهني المستمر.</w:t>
      </w:r>
    </w:p>
    <w:p w14:paraId="17B9DB77" w14:textId="77777777" w:rsidR="009F3DB5" w:rsidRDefault="009F3DB5" w:rsidP="009F3DB5">
      <w:pPr>
        <w:spacing w:after="160" w:line="259" w:lineRule="auto"/>
        <w:jc w:val="left"/>
        <w:rPr>
          <w:rFonts w:ascii="Adobe Arabic" w:hAnsi="Adobe Arabic" w:cs="Adobe Arabic"/>
          <w:b/>
          <w:bCs/>
          <w:color w:val="168489"/>
          <w:sz w:val="44"/>
          <w:szCs w:val="48"/>
          <w:rtl/>
        </w:rPr>
      </w:pPr>
    </w:p>
    <w:p w14:paraId="502514DC" w14:textId="77777777" w:rsidR="009F3DB5" w:rsidRDefault="009F3DB5" w:rsidP="009F3DB5">
      <w:pPr>
        <w:keepNext/>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6080" behindDoc="0" locked="0" layoutInCell="1" allowOverlap="1" wp14:anchorId="5494AE7E" wp14:editId="66F705C4">
            <wp:simplePos x="0" y="0"/>
            <wp:positionH relativeFrom="margin">
              <wp:posOffset>5290185</wp:posOffset>
            </wp:positionH>
            <wp:positionV relativeFrom="paragraph">
              <wp:posOffset>29</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000C1325" w14:textId="5744FBE6" w:rsidR="009F3DB5" w:rsidRPr="00B37ED3" w:rsidRDefault="00B37ED3" w:rsidP="00B37ED3">
      <w:pPr>
        <w:rPr>
          <w:rtl/>
        </w:rPr>
      </w:pPr>
      <w:hyperlink r:id="rId18" w:history="1">
        <w:r w:rsidR="009F3DB5" w:rsidRPr="00B37ED3">
          <w:rPr>
            <w:rStyle w:val="Hyperlink"/>
            <w:rtl/>
          </w:rPr>
          <w:t>تمكين المشاركين من</w:t>
        </w:r>
      </w:hyperlink>
      <w:r w:rsidR="009F3DB5" w:rsidRPr="009F3DB5">
        <w:rPr>
          <w:rtl/>
        </w:rPr>
        <w:t xml:space="preserve"> فهم مسارات التطوير الوظيفي واكتساب المهارات اللازمة للتخطيط لمستقبلهم المهني وتحسين فرص النمو والترقي المؤسسي.</w:t>
      </w:r>
    </w:p>
    <w:p w14:paraId="24F9B849" w14:textId="77777777" w:rsidR="009F3DB5" w:rsidRDefault="009F3DB5" w:rsidP="009F3DB5">
      <w:pPr>
        <w:spacing w:after="160" w:line="259" w:lineRule="auto"/>
        <w:jc w:val="left"/>
        <w:rPr>
          <w:rFonts w:ascii="Adobe Arabic" w:hAnsi="Adobe Arabic" w:cs="Adobe Arabic"/>
          <w:b/>
          <w:bCs/>
          <w:color w:val="168489"/>
          <w:sz w:val="44"/>
          <w:szCs w:val="48"/>
          <w:rtl/>
        </w:rPr>
      </w:pPr>
    </w:p>
    <w:p w14:paraId="6A47326E"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7104" behindDoc="0" locked="0" layoutInCell="1" allowOverlap="1" wp14:anchorId="2DA522EB" wp14:editId="33396EBC">
            <wp:simplePos x="0" y="0"/>
            <wp:positionH relativeFrom="column">
              <wp:posOffset>5320665</wp:posOffset>
            </wp:positionH>
            <wp:positionV relativeFrom="paragraph">
              <wp:posOffset>-88</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63965C41" w14:textId="77777777" w:rsidR="009F3DB5" w:rsidRPr="009F3DB5" w:rsidRDefault="009F3DB5" w:rsidP="009F3DB5">
      <w:pPr>
        <w:rPr>
          <w:rtl/>
        </w:rPr>
      </w:pPr>
      <w:r w:rsidRPr="009F3DB5">
        <w:rPr>
          <w:rtl/>
        </w:rPr>
        <w:t>1. تعريف المشاركين بمفهوم التطوير الوظيفي وأهميته في البيئة المهنية.</w:t>
      </w:r>
    </w:p>
    <w:p w14:paraId="1A5E270C" w14:textId="77777777" w:rsidR="009F3DB5" w:rsidRPr="009F3DB5" w:rsidRDefault="009F3DB5" w:rsidP="009F3DB5">
      <w:pPr>
        <w:rPr>
          <w:rtl/>
        </w:rPr>
      </w:pPr>
      <w:r w:rsidRPr="009F3DB5">
        <w:rPr>
          <w:rtl/>
        </w:rPr>
        <w:lastRenderedPageBreak/>
        <w:t xml:space="preserve"> 2. تمكين المشاركين من تقييم وضعهم المهني الحالي باستخدام أدوات التحليل الذاتي.</w:t>
      </w:r>
    </w:p>
    <w:p w14:paraId="290CAD62" w14:textId="77777777" w:rsidR="009F3DB5" w:rsidRPr="009F3DB5" w:rsidRDefault="009F3DB5" w:rsidP="009F3DB5">
      <w:pPr>
        <w:rPr>
          <w:rtl/>
        </w:rPr>
      </w:pPr>
      <w:r w:rsidRPr="009F3DB5">
        <w:rPr>
          <w:rtl/>
        </w:rPr>
        <w:t xml:space="preserve"> 3. تنمية مهارات التخطيط الفعال للمسار الوظيفي وصياغة الأهداف الواقعية.</w:t>
      </w:r>
    </w:p>
    <w:p w14:paraId="66646104" w14:textId="77777777" w:rsidR="009F3DB5" w:rsidRPr="004C61FC" w:rsidRDefault="009F3DB5" w:rsidP="009F3DB5">
      <w:pPr>
        <w:rPr>
          <w:rFonts w:ascii="Sakkal Majalla" w:hAnsi="Sakkal Majalla"/>
          <w:sz w:val="32"/>
          <w:szCs w:val="32"/>
          <w:rtl/>
        </w:rPr>
      </w:pPr>
      <w:r w:rsidRPr="009F3DB5">
        <w:rPr>
          <w:rtl/>
        </w:rPr>
        <w:t xml:space="preserve"> 4. إكساب المشاركين مهارات تطوير الذات وتحسين الأداء الوظيفي المستدام</w:t>
      </w:r>
      <w:r w:rsidRPr="004C61FC">
        <w:rPr>
          <w:rFonts w:ascii="Sakkal Majalla" w:hAnsi="Sakkal Majalla"/>
          <w:sz w:val="32"/>
          <w:szCs w:val="32"/>
          <w:rtl/>
        </w:rPr>
        <w:t>.</w:t>
      </w:r>
    </w:p>
    <w:p w14:paraId="33EABD2E" w14:textId="77777777" w:rsidR="009F3DB5" w:rsidRPr="009F3DB5" w:rsidRDefault="009F3DB5" w:rsidP="009F3DB5">
      <w:pPr>
        <w:rPr>
          <w:rtl/>
        </w:rPr>
      </w:pPr>
      <w:r w:rsidRPr="009F3DB5">
        <w:rPr>
          <w:rtl/>
        </w:rPr>
        <w:t xml:space="preserve"> 5. تزويد المشاركين باستراتيجيات التميز الوظيفي لزيادة فرص الترقية.</w:t>
      </w:r>
    </w:p>
    <w:p w14:paraId="538E2338" w14:textId="77777777" w:rsidR="009F3DB5" w:rsidRDefault="009F3DB5" w:rsidP="009F3DB5">
      <w:pP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8128" behindDoc="0" locked="0" layoutInCell="1" allowOverlap="1" wp14:anchorId="3D59E236" wp14:editId="3C480922">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0EEA0DB0"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3098425B" w14:textId="77777777" w:rsidR="009F3DB5" w:rsidRPr="009F3DB5" w:rsidRDefault="009F3DB5" w:rsidP="009F3DB5">
      <w:pPr>
        <w:rPr>
          <w:rtl/>
        </w:rPr>
      </w:pPr>
      <w:r w:rsidRPr="009F3DB5">
        <w:rPr>
          <w:rtl/>
        </w:rPr>
        <w:t xml:space="preserve">  الموظفون في مختلف المستويات الإدارية والوظيفية.</w:t>
      </w:r>
    </w:p>
    <w:p w14:paraId="5C367061" w14:textId="77777777" w:rsidR="009F3DB5" w:rsidRPr="009F3DB5" w:rsidRDefault="009F3DB5" w:rsidP="009F3DB5">
      <w:pPr>
        <w:rPr>
          <w:rtl/>
        </w:rPr>
      </w:pPr>
      <w:r w:rsidRPr="009F3DB5">
        <w:rPr>
          <w:rtl/>
        </w:rPr>
        <w:t xml:space="preserve">  حديثو التخرج الطامحون لبناء مسار مهني واعد.</w:t>
      </w:r>
    </w:p>
    <w:p w14:paraId="2F82127B" w14:textId="77777777" w:rsidR="009F3DB5" w:rsidRPr="009F3DB5" w:rsidRDefault="009F3DB5" w:rsidP="009F3DB5">
      <w:pPr>
        <w:rPr>
          <w:rtl/>
        </w:rPr>
      </w:pPr>
      <w:r w:rsidRPr="009F3DB5">
        <w:rPr>
          <w:rtl/>
        </w:rPr>
        <w:t xml:space="preserve">  الموظفون الراغبون في الترقية أو تغيير مسارهم المهني (</w:t>
      </w:r>
      <w:r w:rsidRPr="009F3DB5">
        <w:t>Career Shift</w:t>
      </w:r>
      <w:r w:rsidRPr="009F3DB5">
        <w:rPr>
          <w:rtl/>
        </w:rPr>
        <w:t>).</w:t>
      </w:r>
    </w:p>
    <w:p w14:paraId="2C0BB8F9" w14:textId="77777777" w:rsidR="009F3DB5" w:rsidRDefault="009F3DB5" w:rsidP="009F3DB5">
      <w:pPr>
        <w:rPr>
          <w:rtl/>
        </w:rPr>
      </w:pPr>
      <w:r w:rsidRPr="009F3DB5">
        <w:rPr>
          <w:rtl/>
        </w:rPr>
        <w:t xml:space="preserve">  المشرفون والمدراء الراغبون في تطوير كفاءة فرق عملهم.</w:t>
      </w:r>
    </w:p>
    <w:p w14:paraId="01E262CE" w14:textId="77777777" w:rsidR="009F3DB5" w:rsidRPr="009F3DB5" w:rsidRDefault="009F3DB5" w:rsidP="009F3DB5">
      <w:pPr>
        <w:rPr>
          <w:rtl/>
        </w:rPr>
      </w:pPr>
    </w:p>
    <w:p w14:paraId="489CFD52" w14:textId="77777777" w:rsidR="009F3DB5" w:rsidRPr="00735B07" w:rsidRDefault="009F3DB5" w:rsidP="009F3DB5">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51200" behindDoc="0" locked="0" layoutInCell="1" allowOverlap="1" wp14:anchorId="32933D30" wp14:editId="2276B5AA">
            <wp:simplePos x="0" y="0"/>
            <wp:positionH relativeFrom="margin">
              <wp:align>right</wp:align>
            </wp:positionH>
            <wp:positionV relativeFrom="paragraph">
              <wp:posOffset>5715</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49AEFE3E" w14:textId="77777777" w:rsidR="009F3DB5" w:rsidRPr="00B37ED3" w:rsidRDefault="009F3DB5" w:rsidP="009F3DB5">
      <w:pPr>
        <w:rPr>
          <w:sz w:val="10"/>
          <w:szCs w:val="14"/>
          <w:rtl/>
        </w:rPr>
      </w:pPr>
    </w:p>
    <w:p w14:paraId="0FB624E6" w14:textId="1319EA57" w:rsidR="009F3DB5" w:rsidRPr="009F3DB5" w:rsidRDefault="00B37ED3" w:rsidP="009F3DB5">
      <w:pPr>
        <w:rPr>
          <w:rtl/>
        </w:rPr>
      </w:pPr>
      <w:hyperlink r:id="rId22" w:history="1">
        <w:r w:rsidR="009F3DB5" w:rsidRPr="00B37ED3">
          <w:rPr>
            <w:rStyle w:val="Hyperlink"/>
            <w:rtl/>
          </w:rPr>
          <w:t>تعتمد الدورة على نهج تشاركي تفاعلي يدمج بين الجوانب النظرية والتطبيقية من خلال:</w:t>
        </w:r>
      </w:hyperlink>
    </w:p>
    <w:p w14:paraId="59B24A1E" w14:textId="77777777" w:rsidR="009F3DB5" w:rsidRPr="009F3DB5" w:rsidRDefault="009F3DB5" w:rsidP="009F3DB5">
      <w:pPr>
        <w:rPr>
          <w:rtl/>
        </w:rPr>
      </w:pPr>
      <w:r w:rsidRPr="009F3DB5">
        <w:rPr>
          <w:rtl/>
        </w:rPr>
        <w:t xml:space="preserve">  عصف ذهني وتخيل استشرافي: لتحفيز التفكير في المستقبل المهني.</w:t>
      </w:r>
    </w:p>
    <w:p w14:paraId="27D25471" w14:textId="77777777" w:rsidR="009F3DB5" w:rsidRPr="009F3DB5" w:rsidRDefault="009F3DB5" w:rsidP="009F3DB5">
      <w:pPr>
        <w:rPr>
          <w:rtl/>
        </w:rPr>
      </w:pPr>
      <w:r w:rsidRPr="009F3DB5">
        <w:rPr>
          <w:rtl/>
        </w:rPr>
        <w:t xml:space="preserve">  تحليل الحالات الدراسية: باستخدام أداة (</w:t>
      </w:r>
      <w:r w:rsidRPr="009F3DB5">
        <w:t>SWOT</w:t>
      </w:r>
      <w:r w:rsidRPr="009F3DB5">
        <w:rPr>
          <w:rtl/>
        </w:rPr>
        <w:t>) لتحليل نقاط القوة والفرص.</w:t>
      </w:r>
    </w:p>
    <w:p w14:paraId="4AFE29F9" w14:textId="77777777" w:rsidR="009F3DB5" w:rsidRPr="009F3DB5" w:rsidRDefault="009F3DB5" w:rsidP="009F3DB5">
      <w:pPr>
        <w:rPr>
          <w:rtl/>
        </w:rPr>
      </w:pPr>
      <w:r w:rsidRPr="009F3DB5">
        <w:rPr>
          <w:rtl/>
        </w:rPr>
        <w:t xml:space="preserve">  التعلم بالأقران (</w:t>
      </w:r>
      <w:r w:rsidRPr="009F3DB5">
        <w:t>Peer Coaching</w:t>
      </w:r>
      <w:r w:rsidRPr="009F3DB5">
        <w:rPr>
          <w:rtl/>
        </w:rPr>
        <w:t>): لتبادل الخبرات وتقديم التغذية الراجعة.</w:t>
      </w:r>
    </w:p>
    <w:p w14:paraId="526C5AAB" w14:textId="643FD6D5" w:rsidR="009F3DB5" w:rsidRDefault="009F3DB5" w:rsidP="00B37ED3">
      <w:pPr>
        <w:rPr>
          <w:rtl/>
        </w:rPr>
      </w:pPr>
      <w:r w:rsidRPr="009F3DB5">
        <w:rPr>
          <w:rtl/>
        </w:rPr>
        <w:t xml:space="preserve">  التمارين التطبيقية: بناء "خارطة الكنز المهني" وإعداد خطة تطوير شخصية.</w:t>
      </w:r>
    </w:p>
    <w:p w14:paraId="09DFCB75" w14:textId="77777777" w:rsidR="009F3DB5" w:rsidRPr="006B2A31" w:rsidRDefault="009F3DB5" w:rsidP="009F3DB5">
      <w:pPr>
        <w:rPr>
          <w:rtl/>
        </w:rPr>
      </w:pPr>
    </w:p>
    <w:p w14:paraId="37F03461" w14:textId="77777777" w:rsidR="009F3DB5" w:rsidRPr="00A57734" w:rsidRDefault="009F3DB5" w:rsidP="009F3DB5">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50176" behindDoc="0" locked="0" layoutInCell="1" allowOverlap="1" wp14:anchorId="53BA2699" wp14:editId="2767A7C8">
            <wp:simplePos x="0" y="0"/>
            <wp:positionH relativeFrom="margin">
              <wp:align>right</wp:align>
            </wp:positionH>
            <wp:positionV relativeFrom="paragraph">
              <wp:posOffset>0</wp:posOffset>
            </wp:positionV>
            <wp:extent cx="593725" cy="593725"/>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23">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3725" cy="59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7734">
        <w:rPr>
          <w:rFonts w:ascii="Adobe Arabic" w:hAnsi="Adobe Arabic" w:cs="Adobe Arabic"/>
          <w:b/>
          <w:bCs/>
          <w:color w:val="168489"/>
          <w:sz w:val="44"/>
          <w:szCs w:val="48"/>
          <w:rtl/>
        </w:rPr>
        <w:t>نواتج التعلم</w:t>
      </w:r>
      <w:r>
        <w:rPr>
          <w:rFonts w:ascii="Adobe Arabic" w:hAnsi="Adobe Arabic" w:cs="Adobe Arabic" w:hint="cs"/>
          <w:b/>
          <w:bCs/>
          <w:color w:val="168489"/>
          <w:sz w:val="44"/>
          <w:szCs w:val="48"/>
          <w:rtl/>
        </w:rPr>
        <w:t>:</w:t>
      </w:r>
    </w:p>
    <w:p w14:paraId="1516347F" w14:textId="77777777" w:rsidR="009F3DB5" w:rsidRDefault="009F3DB5" w:rsidP="009F3DB5">
      <w:pPr>
        <w:jc w:val="lowKashida"/>
        <w:rPr>
          <w:rFonts w:ascii="Sakkal Majalla" w:hAnsi="Sakkal Majalla"/>
          <w:sz w:val="32"/>
          <w:szCs w:val="32"/>
          <w:rtl/>
        </w:rPr>
      </w:pPr>
    </w:p>
    <w:p w14:paraId="0FE8BC03" w14:textId="60B81D44" w:rsidR="009F3DB5" w:rsidRPr="00C43726" w:rsidRDefault="00B37ED3" w:rsidP="009F3DB5">
      <w:pPr>
        <w:pStyle w:val="ad"/>
        <w:rPr>
          <w:b w:val="0"/>
          <w:bCs/>
          <w:color w:val="168489"/>
          <w:rtl/>
          <w:lang w:bidi="ar-SY"/>
        </w:rPr>
      </w:pPr>
      <w:hyperlink r:id="rId24" w:history="1">
        <w:r w:rsidR="009F3DB5" w:rsidRPr="00B37ED3">
          <w:rPr>
            <w:rStyle w:val="Hyperlink"/>
            <w:b w:val="0"/>
            <w:bCs/>
            <w:rtl/>
            <w:lang w:bidi="ar-SY"/>
          </w:rPr>
          <w:t>1. الفهم والمعرفة</w:t>
        </w:r>
      </w:hyperlink>
    </w:p>
    <w:p w14:paraId="726A9371" w14:textId="77777777" w:rsidR="009F3DB5" w:rsidRPr="009F3DB5" w:rsidRDefault="009F3DB5" w:rsidP="009F3DB5">
      <w:pPr>
        <w:rPr>
          <w:rtl/>
        </w:rPr>
      </w:pPr>
      <w:r w:rsidRPr="009F3DB5">
        <w:rPr>
          <w:rtl/>
        </w:rPr>
        <w:t>التفرقة بدقة بين مفهوم الوظيفة والمسار المهني والتخطيط الوظيفي.</w:t>
      </w:r>
    </w:p>
    <w:p w14:paraId="7DA74B89" w14:textId="77777777" w:rsidR="009F3DB5" w:rsidRPr="009F3DB5" w:rsidRDefault="009F3DB5" w:rsidP="009F3DB5">
      <w:pPr>
        <w:rPr>
          <w:rtl/>
        </w:rPr>
      </w:pPr>
      <w:r w:rsidRPr="009F3DB5">
        <w:rPr>
          <w:rtl/>
        </w:rPr>
        <w:t xml:space="preserve">  تحديد معوقات التطور الوظيفي الشائعة في بيئة العمل.</w:t>
      </w:r>
    </w:p>
    <w:p w14:paraId="1609BFC8" w14:textId="77777777" w:rsidR="009F3DB5" w:rsidRPr="009F3DB5" w:rsidRDefault="009F3DB5" w:rsidP="009F3DB5">
      <w:pPr>
        <w:rPr>
          <w:rtl/>
        </w:rPr>
      </w:pPr>
      <w:r w:rsidRPr="009F3DB5">
        <w:rPr>
          <w:rtl/>
        </w:rPr>
        <w:t xml:space="preserve">  استيعاب أسس التخطيط الفعال للمسار المهني على المدى الطويل.</w:t>
      </w:r>
    </w:p>
    <w:p w14:paraId="7FB5A1CB" w14:textId="77777777" w:rsidR="009F3DB5" w:rsidRPr="00C43726" w:rsidRDefault="009F3DB5" w:rsidP="009F3DB5">
      <w:pPr>
        <w:pStyle w:val="ad"/>
        <w:rPr>
          <w:b w:val="0"/>
          <w:bCs/>
          <w:color w:val="168489"/>
          <w:rtl/>
        </w:rPr>
      </w:pPr>
    </w:p>
    <w:p w14:paraId="760CF2C3" w14:textId="76587ACC" w:rsidR="009F3DB5" w:rsidRPr="00C43726" w:rsidRDefault="00B37ED3" w:rsidP="009F3DB5">
      <w:pPr>
        <w:pStyle w:val="ad"/>
        <w:rPr>
          <w:b w:val="0"/>
          <w:bCs/>
          <w:color w:val="168489"/>
          <w:rtl/>
          <w:lang w:bidi="ar-SY"/>
        </w:rPr>
      </w:pPr>
      <w:hyperlink r:id="rId25" w:history="1">
        <w:r w:rsidR="009F3DB5" w:rsidRPr="00B37ED3">
          <w:rPr>
            <w:rStyle w:val="Hyperlink"/>
            <w:b w:val="0"/>
            <w:bCs/>
            <w:rtl/>
            <w:lang w:bidi="ar-SY"/>
          </w:rPr>
          <w:t>2. المهارات العملية</w:t>
        </w:r>
      </w:hyperlink>
    </w:p>
    <w:p w14:paraId="6D0F9A53" w14:textId="77777777" w:rsidR="009F3DB5" w:rsidRPr="009F3DB5" w:rsidRDefault="009F3DB5" w:rsidP="009F3DB5">
      <w:pPr>
        <w:rPr>
          <w:rtl/>
        </w:rPr>
      </w:pPr>
      <w:r w:rsidRPr="009F3DB5">
        <w:rPr>
          <w:rtl/>
        </w:rPr>
        <w:t xml:space="preserve">  تطبيق أداة (</w:t>
      </w:r>
      <w:r w:rsidRPr="009F3DB5">
        <w:t>SWOT</w:t>
      </w:r>
      <w:r w:rsidRPr="009F3DB5">
        <w:rPr>
          <w:rtl/>
        </w:rPr>
        <w:t>) لتحليل الواقع المهني الشخصي وتحديد نقاط التحسين.</w:t>
      </w:r>
    </w:p>
    <w:p w14:paraId="0AA04AAE" w14:textId="77777777" w:rsidR="009F3DB5" w:rsidRPr="009F3DB5" w:rsidRDefault="009F3DB5" w:rsidP="009F3DB5">
      <w:pPr>
        <w:rPr>
          <w:rtl/>
        </w:rPr>
      </w:pPr>
      <w:r w:rsidRPr="009F3DB5">
        <w:rPr>
          <w:rtl/>
        </w:rPr>
        <w:t xml:space="preserve">  صياغة أهداف مهنية (قصيرة، متوسطة، وطويلة المدى) بطريقة احترافية.</w:t>
      </w:r>
    </w:p>
    <w:p w14:paraId="425DB7AC" w14:textId="77777777" w:rsidR="009F3DB5" w:rsidRPr="009F3DB5" w:rsidRDefault="009F3DB5" w:rsidP="009F3DB5">
      <w:pPr>
        <w:rPr>
          <w:rtl/>
        </w:rPr>
      </w:pPr>
      <w:r w:rsidRPr="009F3DB5">
        <w:rPr>
          <w:rtl/>
        </w:rPr>
        <w:t xml:space="preserve">  بناء خطة تطوير وظيفي شخصية قابلة للتطبيق والقياس.</w:t>
      </w:r>
    </w:p>
    <w:p w14:paraId="6BA581B8" w14:textId="77777777" w:rsidR="009F3DB5" w:rsidRPr="00C43726" w:rsidRDefault="009F3DB5" w:rsidP="009F3DB5">
      <w:pPr>
        <w:pStyle w:val="ad"/>
        <w:rPr>
          <w:b w:val="0"/>
          <w:bCs/>
          <w:color w:val="168489"/>
          <w:rtl/>
        </w:rPr>
      </w:pPr>
    </w:p>
    <w:p w14:paraId="476E4DA7" w14:textId="13C2FFAC" w:rsidR="009F3DB5" w:rsidRPr="00C43726" w:rsidRDefault="00B37ED3" w:rsidP="009F3DB5">
      <w:pPr>
        <w:pStyle w:val="ad"/>
        <w:rPr>
          <w:b w:val="0"/>
          <w:bCs/>
          <w:color w:val="168489"/>
          <w:rtl/>
          <w:lang w:bidi="ar-SY"/>
        </w:rPr>
      </w:pPr>
      <w:hyperlink r:id="rId26" w:history="1">
        <w:r w:rsidR="009F3DB5" w:rsidRPr="00B37ED3">
          <w:rPr>
            <w:rStyle w:val="Hyperlink"/>
            <w:b w:val="0"/>
            <w:bCs/>
            <w:rtl/>
            <w:lang w:bidi="ar-SY"/>
          </w:rPr>
          <w:t>3. الكفايات المهنية</w:t>
        </w:r>
      </w:hyperlink>
    </w:p>
    <w:p w14:paraId="79221596" w14:textId="77777777" w:rsidR="009F3DB5" w:rsidRPr="009F3DB5" w:rsidRDefault="009F3DB5" w:rsidP="009F3DB5">
      <w:pPr>
        <w:rPr>
          <w:rtl/>
        </w:rPr>
      </w:pPr>
      <w:r w:rsidRPr="009F3DB5">
        <w:rPr>
          <w:rtl/>
        </w:rPr>
        <w:t xml:space="preserve">  إدارة الذات نحو التعلم المهني المستمر والتميز في الأداء.</w:t>
      </w:r>
    </w:p>
    <w:p w14:paraId="2BA30511" w14:textId="77777777" w:rsidR="009F3DB5" w:rsidRPr="009F3DB5" w:rsidRDefault="009F3DB5" w:rsidP="009F3DB5">
      <w:pPr>
        <w:rPr>
          <w:rtl/>
        </w:rPr>
      </w:pPr>
      <w:r w:rsidRPr="009F3DB5">
        <w:rPr>
          <w:rtl/>
        </w:rPr>
        <w:t xml:space="preserve">  تقديم استشارات مهنية وتغذية راجعة بناءة للزملاء في بيئة العمل.</w:t>
      </w:r>
    </w:p>
    <w:p w14:paraId="28063478" w14:textId="77777777" w:rsidR="009F3DB5" w:rsidRPr="009F3DB5" w:rsidRDefault="009F3DB5" w:rsidP="009F3DB5">
      <w:pPr>
        <w:rPr>
          <w:rtl/>
        </w:rPr>
      </w:pPr>
      <w:r w:rsidRPr="009F3DB5">
        <w:rPr>
          <w:rtl/>
        </w:rPr>
        <w:t xml:space="preserve">  القدرة على اتخاذ قرارات مهنية مدروسة لزيادة فرص الترقي الوظيفي.</w:t>
      </w:r>
    </w:p>
    <w:p w14:paraId="25B635DE" w14:textId="77777777" w:rsidR="009F3DB5" w:rsidRDefault="009F3DB5" w:rsidP="009F3DB5">
      <w:pPr>
        <w:spacing w:line="259" w:lineRule="auto"/>
        <w:rPr>
          <w:rFonts w:ascii="Sakkal Majalla" w:hAnsi="Sakkal Majalla"/>
          <w:sz w:val="32"/>
          <w:szCs w:val="32"/>
          <w:rtl/>
          <w:lang w:bidi="ar-SY"/>
        </w:rPr>
      </w:pPr>
    </w:p>
    <w:p w14:paraId="5A3D5DD7"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9152" behindDoc="0" locked="0" layoutInCell="1" allowOverlap="1" wp14:anchorId="4E9C6239" wp14:editId="6070F1E2">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F45E9ED"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47B4514C" w14:textId="77777777" w:rsidR="009F3DB5" w:rsidRPr="009F3DB5" w:rsidRDefault="009F3DB5" w:rsidP="009F3DB5">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9F3DB5">
        <w:rPr>
          <w:rFonts w:ascii="Adobe Arabic" w:hAnsi="Adobe Arabic" w:cs="Adobe Arabic"/>
          <w:b/>
          <w:bCs/>
          <w:color w:val="168489"/>
          <w:sz w:val="44"/>
          <w:szCs w:val="48"/>
          <w:rtl/>
        </w:rPr>
        <w:t>يوم واحد، 5 ساعات تدريبية</w:t>
      </w:r>
    </w:p>
    <w:p w14:paraId="735449DB" w14:textId="77777777" w:rsidR="00E72206" w:rsidRDefault="00E72206" w:rsidP="00E72206">
      <w:pPr>
        <w:spacing w:after="160" w:line="259" w:lineRule="auto"/>
        <w:jc w:val="left"/>
        <w:rPr>
          <w:rFonts w:ascii="Adobe Arabic" w:hAnsi="Adobe Arabic" w:cs="Adobe Arabic"/>
          <w:b/>
          <w:bCs/>
          <w:color w:val="168489"/>
          <w:sz w:val="44"/>
          <w:szCs w:val="48"/>
          <w:rtl/>
        </w:rPr>
      </w:pPr>
    </w:p>
    <w:p w14:paraId="03A24442"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03214876"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71382B0" wp14:editId="42898CE1">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71382B0"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EE577FD"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3438E354" w14:textId="323C75C2" w:rsidR="007D339B" w:rsidRPr="007D339B" w:rsidRDefault="007D339B" w:rsidP="007D339B">
      <w:pPr>
        <w:pStyle w:val="ad"/>
      </w:pPr>
      <w:r w:rsidRPr="007D339B">
        <w:rPr>
          <w:rtl/>
        </w:rPr>
        <w:t xml:space="preserve">تقع على عاتقك مهمة جسيمة تتطلب جهوداً حثيثة لتحقيق أهداف </w:t>
      </w:r>
      <w:r w:rsidR="0009673E">
        <w:rPr>
          <w:rtl/>
        </w:rPr>
        <w:t>الدورة</w:t>
      </w:r>
      <w:r w:rsidR="0009673E">
        <w:rPr>
          <w:rFonts w:hint="cs"/>
          <w:rtl/>
        </w:rPr>
        <w:t xml:space="preserve"> </w:t>
      </w:r>
      <w:r w:rsidRPr="007D339B">
        <w:rPr>
          <w:rtl/>
        </w:rPr>
        <w:t>التدريبي</w:t>
      </w:r>
      <w:r w:rsidR="0009673E">
        <w:rPr>
          <w:rFonts w:hint="cs"/>
          <w:rtl/>
        </w:rPr>
        <w:t>ة</w:t>
      </w:r>
      <w:r w:rsidRPr="007D339B">
        <w:rPr>
          <w:rtl/>
        </w:rPr>
        <w:t xml:space="preserve"> وضمان انتقال أثره بشكل فعال إلى المتدربين. لذلك، </w:t>
      </w:r>
      <w:hyperlink r:id="rId28" w:history="1">
        <w:r w:rsidRPr="00B37ED3">
          <w:rPr>
            <w:rStyle w:val="Hyperlink"/>
            <w:rtl/>
          </w:rPr>
          <w:t>نود التأكيد على الإرشادات التالية التي ستساعدك في تحقيق النجاح المنشود</w:t>
        </w:r>
      </w:hyperlink>
      <w:r w:rsidRPr="007D339B">
        <w:rPr>
          <w:rtl/>
        </w:rPr>
        <w:t>:</w:t>
      </w:r>
    </w:p>
    <w:p w14:paraId="0575E3C3"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16AF65F1"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61E68792"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63EBCEA5"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68636B47" w14:textId="6F742F54"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 xml:space="preserve">شجع المشاركة النشطة للمتدربين في البرنامج، وكن منسقًا وميسرًا للحوار والنقاش داخل القاعة، حيث سيجعل </w:t>
      </w:r>
      <w:r w:rsidR="0009673E">
        <w:rPr>
          <w:rFonts w:ascii="Adobe Arabic" w:hAnsi="Adobe Arabic" w:cs="Adobe Arabic" w:hint="cs"/>
          <w:color w:val="002060"/>
          <w:sz w:val="36"/>
          <w:szCs w:val="36"/>
          <w:rtl/>
        </w:rPr>
        <w:t>هذه</w:t>
      </w:r>
      <w:r w:rsidRPr="007D339B">
        <w:rPr>
          <w:rFonts w:ascii="Adobe Arabic" w:hAnsi="Adobe Arabic" w:cs="Adobe Arabic"/>
          <w:color w:val="002060"/>
          <w:sz w:val="36"/>
          <w:szCs w:val="36"/>
          <w:rtl/>
        </w:rPr>
        <w:t xml:space="preserve"> </w:t>
      </w:r>
      <w:r w:rsidR="0009673E">
        <w:rPr>
          <w:rFonts w:ascii="Adobe Arabic" w:hAnsi="Adobe Arabic" w:cs="Adobe Arabic"/>
          <w:color w:val="002060"/>
          <w:sz w:val="36"/>
          <w:szCs w:val="36"/>
          <w:rtl/>
        </w:rPr>
        <w:t>الدورة</w:t>
      </w:r>
      <w:r w:rsidR="0009673E">
        <w:rPr>
          <w:rFonts w:ascii="Adobe Arabic" w:hAnsi="Adobe Arabic" w:cs="Adobe Arabic" w:hint="cs"/>
          <w:color w:val="002060"/>
          <w:sz w:val="36"/>
          <w:szCs w:val="36"/>
          <w:rtl/>
        </w:rPr>
        <w:t xml:space="preserve"> </w:t>
      </w:r>
      <w:r w:rsidRPr="007D339B">
        <w:rPr>
          <w:rFonts w:ascii="Adobe Arabic" w:hAnsi="Adobe Arabic" w:cs="Adobe Arabic"/>
          <w:color w:val="002060"/>
          <w:sz w:val="36"/>
          <w:szCs w:val="36"/>
          <w:rtl/>
        </w:rPr>
        <w:t>أكثر تأثيرًا وإثارة للاهتمام.</w:t>
      </w:r>
    </w:p>
    <w:p w14:paraId="49176CBE"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31EE5FCB" wp14:editId="20DDB03C">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22B388B8"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5C90D08F"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3A9DF65C"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900FD4A"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1601DFDE"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60F61546"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5B9AFF29" w14:textId="5712E7F6"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 xml:space="preserve">دون ملاحظاتك على الحقيبة من خلال أدوات التقويم المصاحبة، للاستفادة منها في تطوير </w:t>
      </w:r>
      <w:r w:rsidR="0009673E">
        <w:rPr>
          <w:rFonts w:ascii="Adobe Arabic" w:hAnsi="Adobe Arabic" w:cs="Adobe Arabic"/>
          <w:color w:val="002060"/>
          <w:sz w:val="36"/>
          <w:szCs w:val="36"/>
          <w:rtl/>
        </w:rPr>
        <w:t>الدورة</w:t>
      </w:r>
      <w:r w:rsidR="0009673E">
        <w:rPr>
          <w:rFonts w:ascii="Adobe Arabic" w:hAnsi="Adobe Arabic" w:cs="Adobe Arabic" w:hint="cs"/>
          <w:color w:val="002060"/>
          <w:sz w:val="36"/>
          <w:szCs w:val="36"/>
          <w:rtl/>
        </w:rPr>
        <w:t xml:space="preserve"> </w:t>
      </w:r>
      <w:r w:rsidRPr="007D339B">
        <w:rPr>
          <w:rFonts w:ascii="Adobe Arabic" w:hAnsi="Adobe Arabic" w:cs="Adobe Arabic"/>
          <w:color w:val="002060"/>
          <w:sz w:val="36"/>
          <w:szCs w:val="36"/>
          <w:rtl/>
        </w:rPr>
        <w:t>وحقيبته التدريبية.</w:t>
      </w:r>
    </w:p>
    <w:p w14:paraId="643BB4D7" w14:textId="77777777" w:rsidR="007D339B" w:rsidRPr="007D339B" w:rsidRDefault="007D339B" w:rsidP="007D339B">
      <w:pPr>
        <w:pStyle w:val="ad"/>
        <w:rPr>
          <w:b w:val="0"/>
          <w:bCs/>
          <w:color w:val="C00000"/>
        </w:rPr>
      </w:pPr>
      <w:r w:rsidRPr="007D339B">
        <w:rPr>
          <w:b w:val="0"/>
          <w:bCs/>
          <w:color w:val="C00000"/>
          <w:rtl/>
        </w:rPr>
        <w:t>نتمنى لك النجاح في مهمتك التدريبية، ونؤكد على دعمنا المستمر لجهودك المتميزة.</w:t>
      </w:r>
    </w:p>
    <w:p w14:paraId="619579FD" w14:textId="77777777" w:rsidR="00DD10BF" w:rsidRDefault="00B4310C" w:rsidP="00B4310C">
      <w:pPr>
        <w:bidi w:val="0"/>
        <w:spacing w:after="160" w:line="259" w:lineRule="auto"/>
        <w:jc w:val="right"/>
      </w:pPr>
      <w:r>
        <w:rPr>
          <w:rtl/>
        </w:rPr>
        <w:br w:type="page"/>
      </w:r>
    </w:p>
    <w:p w14:paraId="3E75CF9A"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3BEBE31" wp14:editId="77935A2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3BEBE31"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8AA27FA" w14:textId="77777777" w:rsidR="00E42DAD" w:rsidRDefault="00E42DAD" w:rsidP="00DD10BF">
      <w:pPr>
        <w:spacing w:after="160" w:line="259" w:lineRule="auto"/>
        <w:jc w:val="center"/>
      </w:pPr>
    </w:p>
    <w:p w14:paraId="3AFB6532"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334C69DC" w14:textId="77777777" w:rsidTr="00835331">
        <w:trPr>
          <w:trHeight w:val="1962"/>
          <w:jc w:val="right"/>
        </w:trPr>
        <w:tc>
          <w:tcPr>
            <w:tcW w:w="3145" w:type="dxa"/>
            <w:tcBorders>
              <w:bottom w:val="single" w:sz="18" w:space="0" w:color="168489"/>
            </w:tcBorders>
            <w:vAlign w:val="center"/>
          </w:tcPr>
          <w:p w14:paraId="5965FAF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385AB53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E7021C"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F784A1" wp14:editId="34A80050">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31"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5B489AB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0B63BD8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C6A276E"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5F775C75"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0122E8DF"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C20BF3A" wp14:editId="7F54D674">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3"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B3459D1" w14:textId="77777777" w:rsidTr="00835331">
        <w:trPr>
          <w:trHeight w:val="2370"/>
          <w:jc w:val="right"/>
        </w:trPr>
        <w:tc>
          <w:tcPr>
            <w:tcW w:w="3145" w:type="dxa"/>
            <w:tcBorders>
              <w:top w:val="single" w:sz="18" w:space="0" w:color="168489"/>
              <w:bottom w:val="single" w:sz="18" w:space="0" w:color="168489"/>
            </w:tcBorders>
            <w:vAlign w:val="center"/>
          </w:tcPr>
          <w:p w14:paraId="1585F54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4F1EF699"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1E7395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4B41DCB" wp14:editId="3CE7E61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5"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E8E9F9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08DECB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FBF793A"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F9AA8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773B9A2" wp14:editId="1DA5403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7"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C9D8655" w14:textId="77777777" w:rsidTr="00835331">
        <w:trPr>
          <w:trHeight w:val="2199"/>
          <w:jc w:val="right"/>
        </w:trPr>
        <w:tc>
          <w:tcPr>
            <w:tcW w:w="3145" w:type="dxa"/>
            <w:tcBorders>
              <w:top w:val="single" w:sz="18" w:space="0" w:color="168489"/>
              <w:bottom w:val="single" w:sz="18" w:space="0" w:color="168489"/>
            </w:tcBorders>
            <w:vAlign w:val="center"/>
          </w:tcPr>
          <w:p w14:paraId="726668DC"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5DD1BA21"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51DE67B8"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79C3E16" wp14:editId="7006CB39">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9"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C3DCE9D"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2C55E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21E80B8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5E0E417B"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63F301E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AF45DD" wp14:editId="1218086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41"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52946313" w14:textId="77777777" w:rsidTr="00835331">
        <w:trPr>
          <w:trHeight w:val="2370"/>
          <w:jc w:val="right"/>
        </w:trPr>
        <w:tc>
          <w:tcPr>
            <w:tcW w:w="3145" w:type="dxa"/>
            <w:tcBorders>
              <w:top w:val="single" w:sz="18" w:space="0" w:color="168489"/>
            </w:tcBorders>
            <w:vAlign w:val="center"/>
          </w:tcPr>
          <w:p w14:paraId="423775A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4A92410"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7D973F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F062397" wp14:editId="69903417">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41E79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075ECCE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5AE65D4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C2B4732" wp14:editId="03573823">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5"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1A9AF4A" w14:textId="77777777" w:rsidR="00DD10BF" w:rsidRDefault="00DD10BF" w:rsidP="00DD10BF">
      <w:pPr>
        <w:bidi w:val="0"/>
        <w:spacing w:after="160" w:line="259" w:lineRule="auto"/>
        <w:jc w:val="right"/>
        <w:rPr>
          <w:rtl/>
        </w:rPr>
      </w:pPr>
    </w:p>
    <w:p w14:paraId="05B66621" w14:textId="77777777" w:rsidR="00935C0E" w:rsidRDefault="00935C0E" w:rsidP="00935C0E">
      <w:pPr>
        <w:bidi w:val="0"/>
        <w:jc w:val="center"/>
      </w:pPr>
    </w:p>
    <w:p w14:paraId="4178B4F6" w14:textId="77777777" w:rsidR="00935C0E" w:rsidRPr="009F34C6" w:rsidRDefault="00935C0E" w:rsidP="009F34C6">
      <w:pPr>
        <w:bidi w:val="0"/>
        <w:spacing w:after="160" w:line="259" w:lineRule="auto"/>
        <w:jc w:val="left"/>
      </w:pPr>
      <w:r>
        <w:br w:type="page"/>
      </w:r>
    </w:p>
    <w:p w14:paraId="4EC32B51" w14:textId="77777777" w:rsidR="00781A2F" w:rsidRPr="00935C0E" w:rsidRDefault="00781A2F" w:rsidP="00781A2F">
      <w:pPr>
        <w:tabs>
          <w:tab w:val="center" w:pos="4513"/>
        </w:tabs>
        <w:bidi w:val="0"/>
        <w:rPr>
          <w:rtl/>
        </w:rPr>
        <w:sectPr w:rsidR="00781A2F" w:rsidRPr="00935C0E" w:rsidSect="002A68CE">
          <w:headerReference w:type="even" r:id="rId46"/>
          <w:headerReference w:type="default" r:id="rId47"/>
          <w:footerReference w:type="even" r:id="rId48"/>
          <w:footerReference w:type="default" r:id="rId49"/>
          <w:headerReference w:type="first" r:id="rId50"/>
          <w:footerReference w:type="first" r:id="rId51"/>
          <w:pgSz w:w="11906" w:h="16838" w:code="9"/>
          <w:pgMar w:top="1440" w:right="1440" w:bottom="1440" w:left="1440" w:header="113" w:footer="0" w:gutter="0"/>
          <w:pgNumType w:start="0"/>
          <w:cols w:space="720"/>
          <w:titlePg/>
          <w:docGrid w:linePitch="381"/>
        </w:sectPr>
      </w:pPr>
    </w:p>
    <w:p w14:paraId="3061961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44114A91" wp14:editId="7BB23117">
                <wp:simplePos x="0" y="0"/>
                <wp:positionH relativeFrom="column">
                  <wp:posOffset>-457200</wp:posOffset>
                </wp:positionH>
                <wp:positionV relativeFrom="paragraph">
                  <wp:posOffset>-469900</wp:posOffset>
                </wp:positionV>
                <wp:extent cx="6657241" cy="7262038"/>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7241" cy="7262038"/>
                          <a:chOff x="-584791" y="0"/>
                          <a:chExt cx="6657241" cy="7262038"/>
                        </a:xfrm>
                      </wpg:grpSpPr>
                      <wpg:grpSp>
                        <wpg:cNvPr id="1279981941" name="Group 1279981941"/>
                        <wpg:cNvGrpSpPr/>
                        <wpg:grpSpPr>
                          <a:xfrm>
                            <a:off x="-584791" y="2571750"/>
                            <a:ext cx="6171812" cy="4690288"/>
                            <a:chOff x="-746728" y="0"/>
                            <a:chExt cx="6171894" cy="4690620"/>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155768" y="874163"/>
                              <a:ext cx="3269398" cy="3816457"/>
                            </a:xfrm>
                            <a:prstGeom prst="rect">
                              <a:avLst/>
                            </a:prstGeom>
                            <a:noFill/>
                            <a:ln w="6350">
                              <a:noFill/>
                            </a:ln>
                          </wps:spPr>
                          <wps:txbx>
                            <w:txbxContent>
                              <w:p w14:paraId="0967EAE4" w14:textId="5B2DA765" w:rsidR="002C04B9" w:rsidRPr="002C04B9" w:rsidRDefault="00B37ED3" w:rsidP="00B37ED3">
                                <w:pPr>
                                  <w:pStyle w:val="ad"/>
                                  <w:spacing w:line="276" w:lineRule="auto"/>
                                  <w:jc w:val="left"/>
                                  <w:rPr>
                                    <w:rFonts w:ascii="Sakkal Majalla" w:hAnsi="Sakkal Majalla" w:cs="Sakkal Majalla"/>
                                    <w:sz w:val="34"/>
                                    <w:szCs w:val="34"/>
                                    <w:rtl/>
                                  </w:rPr>
                                </w:pPr>
                                <w:hyperlink r:id="rId56" w:history="1">
                                  <w:r w:rsidR="002C04B9" w:rsidRPr="00B37ED3">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3303B69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مفهوم التطوير الوظيفي وأهميّته في بيئة العمل المعاصرة.</w:t>
                                </w:r>
                              </w:p>
                              <w:p w14:paraId="307F6EDB"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التمييز بين المفاهيم الأساسية: الوظيفة، المسار المهني، والتخطيط الوظيفي.</w:t>
                                </w:r>
                              </w:p>
                              <w:p w14:paraId="23CC986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مهارات تحليل الواقع الوظيفي باستخدام أدوات التقييم الذاتي.</w:t>
                                </w:r>
                              </w:p>
                              <w:p w14:paraId="7AFFA73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تحديد نقاط القوّة ومجالات التحسين الشخصية.</w:t>
                                </w:r>
                              </w:p>
                              <w:p w14:paraId="3CBFF11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معوّقات التطوّر الوظيفي واستراتيجيات التغلّب عليها.</w:t>
                                </w:r>
                              </w:p>
                              <w:p w14:paraId="4BD98837" w14:textId="49328ACD" w:rsidR="00BC6FB1" w:rsidRPr="00D0278B" w:rsidRDefault="00BC6FB1" w:rsidP="00D0278B">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746728" y="874046"/>
                              <a:ext cx="3002455" cy="3540108"/>
                            </a:xfrm>
                            <a:prstGeom prst="rect">
                              <a:avLst/>
                            </a:prstGeom>
                            <a:noFill/>
                            <a:ln w="6350">
                              <a:noFill/>
                            </a:ln>
                          </wps:spPr>
                          <wps:txbx>
                            <w:txbxContent>
                              <w:p w14:paraId="15010401"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افتتاحيّة الدورة.</w:t>
                                </w:r>
                              </w:p>
                              <w:p w14:paraId="6303443F"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نشاط تعارف المشاركين.</w:t>
                                </w:r>
                              </w:p>
                              <w:p w14:paraId="0F5E1356"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عصف ذهني</w:t>
                                </w:r>
                                <w:r w:rsidRPr="00D0278B">
                                  <w:rPr>
                                    <w:rFonts w:ascii="Adobe Arabic" w:eastAsia="GE Dinar One" w:hAnsi="Adobe Arabic" w:cs="Adobe Arabic" w:hint="cs"/>
                                    <w:color w:val="000000"/>
                                    <w:kern w:val="24"/>
                                    <w:sz w:val="32"/>
                                    <w:szCs w:val="32"/>
                                    <w:rtl/>
                                    <w:lang w:bidi="ar-SY"/>
                                  </w:rPr>
                                  <w:t>.</w:t>
                                </w:r>
                              </w:p>
                              <w:p w14:paraId="271873A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مفهوم التطوير الوظيفي وأهميته في بيئة العمل الحديثة</w:t>
                                </w:r>
                                <w:r w:rsidRPr="00D0278B">
                                  <w:rPr>
                                    <w:rFonts w:ascii="Adobe Arabic" w:eastAsia="GE Dinar One" w:hAnsi="Adobe Arabic" w:cs="Adobe Arabic" w:hint="cs"/>
                                    <w:color w:val="000000"/>
                                    <w:kern w:val="24"/>
                                    <w:sz w:val="32"/>
                                    <w:szCs w:val="32"/>
                                    <w:rtl/>
                                    <w:lang w:bidi="ar-SY"/>
                                  </w:rPr>
                                  <w:t>.</w:t>
                                </w:r>
                              </w:p>
                              <w:p w14:paraId="701A9ED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الفرق بين الوظيفة والمسار المهني والتخطيط الوظيفي</w:t>
                                </w:r>
                                <w:r w:rsidRPr="00D0278B">
                                  <w:rPr>
                                    <w:rFonts w:ascii="Adobe Arabic" w:eastAsia="GE Dinar One" w:hAnsi="Adobe Arabic" w:cs="Adobe Arabic" w:hint="cs"/>
                                    <w:color w:val="000000"/>
                                    <w:kern w:val="24"/>
                                    <w:sz w:val="32"/>
                                    <w:szCs w:val="32"/>
                                    <w:rtl/>
                                    <w:lang w:bidi="ar-SY"/>
                                  </w:rPr>
                                  <w:t>.</w:t>
                                </w:r>
                              </w:p>
                              <w:p w14:paraId="484CACF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تمرين.</w:t>
                                </w:r>
                              </w:p>
                              <w:p w14:paraId="40957519"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تحليل الواقع الوظيفي الحالي باستخدام أدوات التقييم الذاتي</w:t>
                                </w:r>
                                <w:r w:rsidRPr="00D0278B">
                                  <w:rPr>
                                    <w:rFonts w:ascii="Adobe Arabic" w:eastAsia="GE Dinar One" w:hAnsi="Adobe Arabic" w:cs="Adobe Arabic" w:hint="cs"/>
                                    <w:color w:val="000000"/>
                                    <w:kern w:val="24"/>
                                    <w:sz w:val="32"/>
                                    <w:szCs w:val="32"/>
                                    <w:rtl/>
                                    <w:lang w:bidi="ar-SY"/>
                                  </w:rPr>
                                  <w:t>.</w:t>
                                </w:r>
                              </w:p>
                              <w:p w14:paraId="40BA1E5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تحديد نقاط القوة ونقاط التحسين لدى المشارك</w:t>
                                </w:r>
                                <w:r w:rsidRPr="00D0278B">
                                  <w:rPr>
                                    <w:rFonts w:ascii="Adobe Arabic" w:eastAsia="GE Dinar One" w:hAnsi="Adobe Arabic" w:cs="Adobe Arabic" w:hint="cs"/>
                                    <w:color w:val="000000"/>
                                    <w:kern w:val="24"/>
                                    <w:sz w:val="32"/>
                                    <w:szCs w:val="32"/>
                                    <w:rtl/>
                                    <w:lang w:bidi="ar-SY"/>
                                  </w:rPr>
                                  <w:t>.</w:t>
                                </w:r>
                              </w:p>
                              <w:p w14:paraId="3F2ADCC7"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معو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قات التطو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ر الوظيفي وكيفية التغل</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ب عليها</w:t>
                                </w:r>
                                <w:r w:rsidRPr="00D0278B">
                                  <w:rPr>
                                    <w:rFonts w:ascii="Adobe Arabic" w:eastAsia="GE Dinar One" w:hAnsi="Adobe Arabic" w:cs="Adobe Arabic" w:hint="cs"/>
                                    <w:color w:val="000000"/>
                                    <w:kern w:val="24"/>
                                    <w:sz w:val="32"/>
                                    <w:szCs w:val="32"/>
                                    <w:rtl/>
                                    <w:lang w:bidi="ar-SY"/>
                                  </w:rPr>
                                  <w:t>.</w:t>
                                </w:r>
                              </w:p>
                              <w:p w14:paraId="6A648AB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تعاوني</w:t>
                                </w:r>
                                <w:r w:rsidRPr="00D0278B">
                                  <w:rPr>
                                    <w:rFonts w:ascii="Adobe Arabic" w:eastAsia="GE Dinar One" w:hAnsi="Adobe Arabic" w:cs="Adobe Arabic" w:hint="cs"/>
                                    <w:color w:val="000000"/>
                                    <w:kern w:val="24"/>
                                    <w:sz w:val="32"/>
                                    <w:szCs w:val="32"/>
                                    <w:rtl/>
                                    <w:lang w:bidi="ar-SY"/>
                                  </w:rPr>
                                  <w:t>.</w:t>
                                </w:r>
                              </w:p>
                              <w:p w14:paraId="617A60CE" w14:textId="3F64434E" w:rsidR="00BC6FB1"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lang w:bidi="ar-SY"/>
                                  </w:rPr>
                                </w:pPr>
                                <w:r w:rsidRPr="00D0278B">
                                  <w:rPr>
                                    <w:rFonts w:ascii="Adobe Arabic" w:eastAsia="GE Dinar One" w:hAnsi="Adobe Arabic" w:cs="Adobe Arabic" w:hint="cs"/>
                                    <w:color w:val="000000"/>
                                    <w:kern w:val="24"/>
                                    <w:sz w:val="32"/>
                                    <w:szCs w:val="32"/>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072450" cy="1827436"/>
                            <a:chOff x="0" y="0"/>
                            <a:chExt cx="6072450" cy="1827436"/>
                          </a:xfrm>
                        </wpg:grpSpPr>
                        <pic:pic xmlns:pic="http://schemas.openxmlformats.org/drawingml/2006/picture">
                          <pic:nvPicPr>
                            <pic:cNvPr id="1246116252" name="Picture 1246116252"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4" name="TextBox 34"/>
                          <wps:cNvSpPr txBox="1"/>
                          <wps:spPr>
                            <a:xfrm>
                              <a:off x="2494620" y="19867"/>
                              <a:ext cx="2430145" cy="536575"/>
                            </a:xfrm>
                            <a:prstGeom prst="rect">
                              <a:avLst/>
                            </a:prstGeom>
                            <a:noFill/>
                          </wps:spPr>
                          <wps:txbx>
                            <w:txbxContent>
                              <w:p w14:paraId="32476F47" w14:textId="77777777" w:rsidR="00F01FA2" w:rsidRPr="00F01FA2" w:rsidRDefault="00F01FA2" w:rsidP="00B37ED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7439AB91" w14:textId="5C5927F5" w:rsidR="00F01FA2" w:rsidRPr="00F01FA2" w:rsidRDefault="00B37ED3" w:rsidP="00B37ED3">
                                <w:pPr>
                                  <w:jc w:val="center"/>
                                  <w:rPr>
                                    <w:rFonts w:ascii="Adobe Arabic" w:eastAsia="GE Dinar One" w:hAnsi="Adobe Arabic" w:cs="Adobe Arabic"/>
                                    <w:b/>
                                    <w:bCs/>
                                    <w:kern w:val="24"/>
                                    <w:sz w:val="56"/>
                                    <w:szCs w:val="56"/>
                                    <w:lang w:bidi="ar-SY"/>
                                  </w:rPr>
                                </w:pPr>
                                <w:hyperlink r:id="rId59" w:history="1">
                                  <w:r w:rsidR="00D0278B" w:rsidRPr="00B37ED3">
                                    <w:rPr>
                                      <w:rStyle w:val="Hyperlink"/>
                                      <w:rFonts w:ascii="Adobe Arabic" w:eastAsia="GE Dinar One" w:hAnsi="Adobe Arabic" w:cs="Adobe Arabic"/>
                                      <w:b/>
                                      <w:bCs/>
                                      <w:kern w:val="24"/>
                                      <w:sz w:val="56"/>
                                      <w:szCs w:val="56"/>
                                      <w:rtl/>
                                      <w:lang w:bidi="ar-SY"/>
                                    </w:rPr>
                                    <w:t>فهم الواقع وتحديد المسار</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114A91" id="Group 162" o:spid="_x0000_s1048" style="position:absolute;left:0;text-align:left;margin-left:-36pt;margin-top:-37pt;width:524.2pt;height:571.8pt;z-index:252771328;mso-position-horizontal-relative:text;mso-position-vertical-relative:text;mso-width-relative:margin;mso-height-relative:margin" coordorigin="-5847" coordsize="66572,7262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">
                <v:group id="Group 1279981941" o:spid="_x0000_s1049" style="position:absolute;left:-5847;top:25717;width:61717;height:46903" coordorigin="-7467" coordsize="61718,46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60"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61" o:title="Note " gain="19661f" blacklevel="22938f"/>
                    </v:shape>
                  </v:group>
                  <v:shape id="Text Box 1279981951" o:spid="_x0000_s1059" type="#_x0000_t202" style="position:absolute;left:21557;top:8741;width:32694;height:38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0967EAE4" w14:textId="5B2DA765" w:rsidR="002C04B9" w:rsidRPr="002C04B9" w:rsidRDefault="00B37ED3" w:rsidP="00B37ED3">
                          <w:pPr>
                            <w:pStyle w:val="ad"/>
                            <w:spacing w:line="276" w:lineRule="auto"/>
                            <w:jc w:val="left"/>
                            <w:rPr>
                              <w:rFonts w:ascii="Sakkal Majalla" w:hAnsi="Sakkal Majalla" w:cs="Sakkal Majalla"/>
                              <w:sz w:val="34"/>
                              <w:szCs w:val="34"/>
                              <w:rtl/>
                            </w:rPr>
                          </w:pPr>
                          <w:hyperlink r:id="rId62" w:history="1">
                            <w:r w:rsidR="002C04B9" w:rsidRPr="00B37ED3">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3303B69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مفهوم التطوير الوظيفي وأهميّته في بيئة العمل المعاصرة.</w:t>
                          </w:r>
                        </w:p>
                        <w:p w14:paraId="307F6EDB"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التمييز بين المفاهيم الأساسية: الوظيفة، المسار المهني، والتخطيط الوظيفي.</w:t>
                          </w:r>
                        </w:p>
                        <w:p w14:paraId="23CC986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مهارات تحليل الواقع الوظيفي باستخدام أدوات التقييم الذاتي.</w:t>
                          </w:r>
                        </w:p>
                        <w:p w14:paraId="7AFFA73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تحديد نقاط القوّة ومجالات التحسين الشخصية.</w:t>
                          </w:r>
                        </w:p>
                        <w:p w14:paraId="3CBFF11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معوّقات التطوّر الوظيفي واستراتيجيات التغلّب عليها.</w:t>
                          </w:r>
                        </w:p>
                        <w:p w14:paraId="4BD98837" w14:textId="49328ACD" w:rsidR="00BC6FB1" w:rsidRPr="00D0278B" w:rsidRDefault="00BC6FB1" w:rsidP="00D0278B">
                          <w:pPr>
                            <w:spacing w:line="240" w:lineRule="auto"/>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7467;top:8740;width:30024;height:35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5010401"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افتتاحيّة الدورة.</w:t>
                          </w:r>
                        </w:p>
                        <w:p w14:paraId="6303443F"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نشاط تعارف المشاركين.</w:t>
                          </w:r>
                        </w:p>
                        <w:p w14:paraId="0F5E1356"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عصف ذهني</w:t>
                          </w:r>
                          <w:r w:rsidRPr="00D0278B">
                            <w:rPr>
                              <w:rFonts w:ascii="Adobe Arabic" w:eastAsia="GE Dinar One" w:hAnsi="Adobe Arabic" w:cs="Adobe Arabic" w:hint="cs"/>
                              <w:color w:val="000000"/>
                              <w:kern w:val="24"/>
                              <w:sz w:val="32"/>
                              <w:szCs w:val="32"/>
                              <w:rtl/>
                              <w:lang w:bidi="ar-SY"/>
                            </w:rPr>
                            <w:t>.</w:t>
                          </w:r>
                        </w:p>
                        <w:p w14:paraId="271873A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مفهوم التطوير الوظيفي وأهميته في بيئة العمل الحديثة</w:t>
                          </w:r>
                          <w:r w:rsidRPr="00D0278B">
                            <w:rPr>
                              <w:rFonts w:ascii="Adobe Arabic" w:eastAsia="GE Dinar One" w:hAnsi="Adobe Arabic" w:cs="Adobe Arabic" w:hint="cs"/>
                              <w:color w:val="000000"/>
                              <w:kern w:val="24"/>
                              <w:sz w:val="32"/>
                              <w:szCs w:val="32"/>
                              <w:rtl/>
                              <w:lang w:bidi="ar-SY"/>
                            </w:rPr>
                            <w:t>.</w:t>
                          </w:r>
                        </w:p>
                        <w:p w14:paraId="701A9ED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الفرق بين الوظيفة والمسار المهني والتخطيط الوظيفي</w:t>
                          </w:r>
                          <w:r w:rsidRPr="00D0278B">
                            <w:rPr>
                              <w:rFonts w:ascii="Adobe Arabic" w:eastAsia="GE Dinar One" w:hAnsi="Adobe Arabic" w:cs="Adobe Arabic" w:hint="cs"/>
                              <w:color w:val="000000"/>
                              <w:kern w:val="24"/>
                              <w:sz w:val="32"/>
                              <w:szCs w:val="32"/>
                              <w:rtl/>
                              <w:lang w:bidi="ar-SY"/>
                            </w:rPr>
                            <w:t>.</w:t>
                          </w:r>
                        </w:p>
                        <w:p w14:paraId="484CACF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تمرين.</w:t>
                          </w:r>
                        </w:p>
                        <w:p w14:paraId="40957519"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تحليل الواقع الوظيفي الحالي باستخدام أدوات التقييم الذاتي</w:t>
                          </w:r>
                          <w:r w:rsidRPr="00D0278B">
                            <w:rPr>
                              <w:rFonts w:ascii="Adobe Arabic" w:eastAsia="GE Dinar One" w:hAnsi="Adobe Arabic" w:cs="Adobe Arabic" w:hint="cs"/>
                              <w:color w:val="000000"/>
                              <w:kern w:val="24"/>
                              <w:sz w:val="32"/>
                              <w:szCs w:val="32"/>
                              <w:rtl/>
                              <w:lang w:bidi="ar-SY"/>
                            </w:rPr>
                            <w:t>.</w:t>
                          </w:r>
                        </w:p>
                        <w:p w14:paraId="40BA1E5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تحديد نقاط القوة ونقاط التحسين لدى المشارك</w:t>
                          </w:r>
                          <w:r w:rsidRPr="00D0278B">
                            <w:rPr>
                              <w:rFonts w:ascii="Adobe Arabic" w:eastAsia="GE Dinar One" w:hAnsi="Adobe Arabic" w:cs="Adobe Arabic" w:hint="cs"/>
                              <w:color w:val="000000"/>
                              <w:kern w:val="24"/>
                              <w:sz w:val="32"/>
                              <w:szCs w:val="32"/>
                              <w:rtl/>
                              <w:lang w:bidi="ar-SY"/>
                            </w:rPr>
                            <w:t>.</w:t>
                          </w:r>
                        </w:p>
                        <w:p w14:paraId="3F2ADCC7"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معو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قات التطو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ر الوظيفي وكيفية التغل</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ب عليها</w:t>
                          </w:r>
                          <w:r w:rsidRPr="00D0278B">
                            <w:rPr>
                              <w:rFonts w:ascii="Adobe Arabic" w:eastAsia="GE Dinar One" w:hAnsi="Adobe Arabic" w:cs="Adobe Arabic" w:hint="cs"/>
                              <w:color w:val="000000"/>
                              <w:kern w:val="24"/>
                              <w:sz w:val="32"/>
                              <w:szCs w:val="32"/>
                              <w:rtl/>
                              <w:lang w:bidi="ar-SY"/>
                            </w:rPr>
                            <w:t>.</w:t>
                          </w:r>
                        </w:p>
                        <w:p w14:paraId="6A648AB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تعاوني</w:t>
                          </w:r>
                          <w:r w:rsidRPr="00D0278B">
                            <w:rPr>
                              <w:rFonts w:ascii="Adobe Arabic" w:eastAsia="GE Dinar One" w:hAnsi="Adobe Arabic" w:cs="Adobe Arabic" w:hint="cs"/>
                              <w:color w:val="000000"/>
                              <w:kern w:val="24"/>
                              <w:sz w:val="32"/>
                              <w:szCs w:val="32"/>
                              <w:rtl/>
                              <w:lang w:bidi="ar-SY"/>
                            </w:rPr>
                            <w:t>.</w:t>
                          </w:r>
                        </w:p>
                        <w:p w14:paraId="617A60CE" w14:textId="3F64434E" w:rsidR="00BC6FB1"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lang w:bidi="ar-SY"/>
                            </w:rPr>
                          </w:pPr>
                          <w:r w:rsidRPr="00D0278B">
                            <w:rPr>
                              <w:rFonts w:ascii="Adobe Arabic" w:eastAsia="GE Dinar One" w:hAnsi="Adobe Arabic" w:cs="Adobe Arabic" w:hint="cs"/>
                              <w:color w:val="000000"/>
                              <w:kern w:val="24"/>
                              <w:sz w:val="32"/>
                              <w:szCs w:val="32"/>
                              <w:rtl/>
                              <w:lang w:bidi="ar-SY"/>
                            </w:rPr>
                            <w:t>التقويم.</w:t>
                          </w:r>
                        </w:p>
                      </w:txbxContent>
                    </v:textbox>
                  </v:shape>
                </v:group>
                <v:group id="Group 1246116251" o:spid="_x0000_s1061" style="position:absolute;width:60724;height:18274" coordsize="60724,18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63" o:title="Calendar " gain="19661f" blacklevel="22938f"/>
                  </v:shape>
                  <v:shape id="TextBox 34" o:spid="_x0000_s10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32476F47" w14:textId="77777777" w:rsidR="00F01FA2" w:rsidRPr="00F01FA2" w:rsidRDefault="00F01FA2" w:rsidP="00B37ED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4"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39AB91" w14:textId="5C5927F5" w:rsidR="00F01FA2" w:rsidRPr="00F01FA2" w:rsidRDefault="00B37ED3" w:rsidP="00B37ED3">
                          <w:pPr>
                            <w:jc w:val="center"/>
                            <w:rPr>
                              <w:rFonts w:ascii="Adobe Arabic" w:eastAsia="GE Dinar One" w:hAnsi="Adobe Arabic" w:cs="Adobe Arabic"/>
                              <w:b/>
                              <w:bCs/>
                              <w:kern w:val="24"/>
                              <w:sz w:val="56"/>
                              <w:szCs w:val="56"/>
                              <w:lang w:bidi="ar-SY"/>
                            </w:rPr>
                          </w:pPr>
                          <w:hyperlink r:id="rId64" w:history="1">
                            <w:r w:rsidR="00D0278B" w:rsidRPr="00B37ED3">
                              <w:rPr>
                                <w:rStyle w:val="Hyperlink"/>
                                <w:rFonts w:ascii="Adobe Arabic" w:eastAsia="GE Dinar One" w:hAnsi="Adobe Arabic" w:cs="Adobe Arabic"/>
                                <w:b/>
                                <w:bCs/>
                                <w:kern w:val="24"/>
                                <w:sz w:val="56"/>
                                <w:szCs w:val="56"/>
                                <w:rtl/>
                                <w:lang w:bidi="ar-SY"/>
                              </w:rPr>
                              <w:t>فهم الواقع وتحديد المسار</w:t>
                            </w:r>
                          </w:hyperlink>
                        </w:p>
                      </w:txbxContent>
                    </v:textbox>
                  </v:shape>
                </v:group>
              </v:group>
            </w:pict>
          </mc:Fallback>
        </mc:AlternateContent>
      </w:r>
    </w:p>
    <w:p w14:paraId="2AC8F8FB"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7C4B84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B04873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B81E013" w14:textId="77777777" w:rsidTr="00E220AB">
        <w:tc>
          <w:tcPr>
            <w:tcW w:w="2612" w:type="pct"/>
            <w:tcBorders>
              <w:left w:val="single" w:sz="4" w:space="0" w:color="168489"/>
              <w:right w:val="single" w:sz="4" w:space="0" w:color="168489"/>
            </w:tcBorders>
            <w:shd w:val="clear" w:color="auto" w:fill="auto"/>
          </w:tcPr>
          <w:p w14:paraId="50DF421B" w14:textId="77777777" w:rsidR="00F01FA2" w:rsidRDefault="00F01FA2" w:rsidP="00E220AB">
            <w:pPr>
              <w:pStyle w:val="bold"/>
              <w:jc w:val="center"/>
              <w:rPr>
                <w:color w:val="168489"/>
                <w:sz w:val="40"/>
                <w:szCs w:val="40"/>
                <w:rtl/>
                <w:lang w:bidi="ar-EG"/>
              </w:rPr>
            </w:pPr>
            <w:r>
              <w:rPr>
                <w:noProof/>
              </w:rPr>
              <w:drawing>
                <wp:inline distT="0" distB="0" distL="0" distR="0" wp14:anchorId="021D0BCE" wp14:editId="2F5A879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FF7E17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390B1E0" w14:textId="77777777" w:rsidR="00F01FA2" w:rsidRDefault="00F01FA2" w:rsidP="00E220AB">
            <w:pPr>
              <w:pStyle w:val="bold"/>
              <w:jc w:val="center"/>
              <w:rPr>
                <w:color w:val="168489"/>
                <w:sz w:val="40"/>
                <w:szCs w:val="40"/>
                <w:rtl/>
                <w:lang w:bidi="ar-EG"/>
              </w:rPr>
            </w:pPr>
            <w:r>
              <w:rPr>
                <w:noProof/>
              </w:rPr>
              <w:drawing>
                <wp:inline distT="0" distB="0" distL="0" distR="0" wp14:anchorId="3F0FCC8D" wp14:editId="5C2705E7">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104A196"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09B7CEB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01A5019" wp14:editId="6C7FBF7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4748A86" w14:textId="77777777" w:rsidTr="00E220AB">
        <w:tc>
          <w:tcPr>
            <w:tcW w:w="2612" w:type="pct"/>
            <w:tcBorders>
              <w:left w:val="single" w:sz="4" w:space="0" w:color="168489"/>
              <w:right w:val="single" w:sz="4" w:space="0" w:color="168489"/>
            </w:tcBorders>
            <w:vAlign w:val="center"/>
          </w:tcPr>
          <w:p w14:paraId="3964D6DD"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مفهوم التطوير الوظيفي وأهميته في بيئة العمل الحديثة</w:t>
            </w:r>
            <w:r w:rsidRPr="00D0278B">
              <w:rPr>
                <w:rFonts w:ascii="Adobe Arabic" w:eastAsia="Calibri" w:hAnsi="Adobe Arabic" w:cs="Adobe Arabic" w:hint="cs"/>
                <w:color w:val="0D0D0D" w:themeColor="text1" w:themeTint="F2"/>
                <w:sz w:val="28"/>
                <w:szCs w:val="28"/>
                <w:rtl/>
                <w:lang w:bidi="ar-EG"/>
              </w:rPr>
              <w:t>.</w:t>
            </w:r>
          </w:p>
          <w:p w14:paraId="6C93B646"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الفرق بين الوظيفة والمسار المهني والتخطيط الوظيفي</w:t>
            </w:r>
            <w:r w:rsidRPr="00D0278B">
              <w:rPr>
                <w:rFonts w:ascii="Adobe Arabic" w:eastAsia="Calibri" w:hAnsi="Adobe Arabic" w:cs="Adobe Arabic" w:hint="cs"/>
                <w:color w:val="0D0D0D" w:themeColor="text1" w:themeTint="F2"/>
                <w:sz w:val="28"/>
                <w:szCs w:val="28"/>
                <w:rtl/>
                <w:lang w:bidi="ar-EG"/>
              </w:rPr>
              <w:t>.</w:t>
            </w:r>
          </w:p>
          <w:p w14:paraId="2C24D254"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تحليل الواقع الوظيفي الحالي باستخدام أدوات التقييم الذاتي</w:t>
            </w:r>
            <w:r w:rsidRPr="00D0278B">
              <w:rPr>
                <w:rFonts w:ascii="Adobe Arabic" w:eastAsia="Calibri" w:hAnsi="Adobe Arabic" w:cs="Adobe Arabic" w:hint="cs"/>
                <w:color w:val="0D0D0D" w:themeColor="text1" w:themeTint="F2"/>
                <w:sz w:val="28"/>
                <w:szCs w:val="28"/>
                <w:rtl/>
                <w:lang w:bidi="ar-EG"/>
              </w:rPr>
              <w:t>.</w:t>
            </w:r>
          </w:p>
          <w:p w14:paraId="1BA5AC45"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تحديد نقاط القوة ونقاط التحسين لدى المشارك</w:t>
            </w:r>
            <w:r w:rsidRPr="00D0278B">
              <w:rPr>
                <w:rFonts w:ascii="Adobe Arabic" w:eastAsia="Calibri" w:hAnsi="Adobe Arabic" w:cs="Adobe Arabic" w:hint="cs"/>
                <w:color w:val="0D0D0D" w:themeColor="text1" w:themeTint="F2"/>
                <w:sz w:val="28"/>
                <w:szCs w:val="28"/>
                <w:rtl/>
                <w:lang w:bidi="ar-EG"/>
              </w:rPr>
              <w:t>.</w:t>
            </w:r>
          </w:p>
          <w:p w14:paraId="170D4E70" w14:textId="4C24BA16" w:rsidR="00F01FA2" w:rsidRPr="00D0278B" w:rsidRDefault="00D0278B" w:rsidP="00D0278B">
            <w:pPr>
              <w:pStyle w:val="a5"/>
              <w:numPr>
                <w:ilvl w:val="0"/>
                <w:numId w:val="8"/>
              </w:numPr>
              <w:spacing w:after="0" w:line="276" w:lineRule="auto"/>
              <w:jc w:val="lowKashida"/>
              <w:rPr>
                <w:rFonts w:ascii="Sakkal Majalla" w:hAnsi="Sakkal Majalla" w:cs="Sakkal Majalla"/>
                <w:sz w:val="32"/>
                <w:szCs w:val="32"/>
                <w:rtl/>
              </w:rPr>
            </w:pPr>
            <w:r w:rsidRPr="00D0278B">
              <w:rPr>
                <w:rFonts w:ascii="Adobe Arabic" w:eastAsia="Calibri" w:hAnsi="Adobe Arabic" w:cs="Adobe Arabic"/>
                <w:color w:val="0D0D0D" w:themeColor="text1" w:themeTint="F2"/>
                <w:sz w:val="28"/>
                <w:szCs w:val="28"/>
                <w:rtl/>
                <w:lang w:bidi="ar-EG"/>
              </w:rPr>
              <w:t>معو</w:t>
            </w:r>
            <w:r w:rsidRPr="00D0278B">
              <w:rPr>
                <w:rFonts w:ascii="Adobe Arabic" w:eastAsia="Calibri" w:hAnsi="Adobe Arabic" w:cs="Adobe Arabic" w:hint="cs"/>
                <w:color w:val="0D0D0D" w:themeColor="text1" w:themeTint="F2"/>
                <w:sz w:val="28"/>
                <w:szCs w:val="28"/>
                <w:rtl/>
                <w:lang w:bidi="ar-EG"/>
              </w:rPr>
              <w:t>ّ</w:t>
            </w:r>
            <w:r w:rsidRPr="00D0278B">
              <w:rPr>
                <w:rFonts w:ascii="Adobe Arabic" w:eastAsia="Calibri" w:hAnsi="Adobe Arabic" w:cs="Adobe Arabic"/>
                <w:color w:val="0D0D0D" w:themeColor="text1" w:themeTint="F2"/>
                <w:sz w:val="28"/>
                <w:szCs w:val="28"/>
                <w:rtl/>
                <w:lang w:bidi="ar-EG"/>
              </w:rPr>
              <w:t>قات التطو</w:t>
            </w:r>
            <w:r w:rsidRPr="00D0278B">
              <w:rPr>
                <w:rFonts w:ascii="Adobe Arabic" w:eastAsia="Calibri" w:hAnsi="Adobe Arabic" w:cs="Adobe Arabic" w:hint="cs"/>
                <w:color w:val="0D0D0D" w:themeColor="text1" w:themeTint="F2"/>
                <w:sz w:val="28"/>
                <w:szCs w:val="28"/>
                <w:rtl/>
                <w:lang w:bidi="ar-EG"/>
              </w:rPr>
              <w:t>ّ</w:t>
            </w:r>
            <w:r w:rsidRPr="00D0278B">
              <w:rPr>
                <w:rFonts w:ascii="Adobe Arabic" w:eastAsia="Calibri" w:hAnsi="Adobe Arabic" w:cs="Adobe Arabic"/>
                <w:color w:val="0D0D0D" w:themeColor="text1" w:themeTint="F2"/>
                <w:sz w:val="28"/>
                <w:szCs w:val="28"/>
                <w:rtl/>
                <w:lang w:bidi="ar-EG"/>
              </w:rPr>
              <w:t>ر الوظيفي وكيفية التغل</w:t>
            </w:r>
            <w:r w:rsidRPr="00D0278B">
              <w:rPr>
                <w:rFonts w:ascii="Adobe Arabic" w:eastAsia="Calibri" w:hAnsi="Adobe Arabic" w:cs="Adobe Arabic" w:hint="cs"/>
                <w:color w:val="0D0D0D" w:themeColor="text1" w:themeTint="F2"/>
                <w:sz w:val="28"/>
                <w:szCs w:val="28"/>
                <w:rtl/>
                <w:lang w:bidi="ar-EG"/>
              </w:rPr>
              <w:t>ّ</w:t>
            </w:r>
            <w:r w:rsidRPr="00D0278B">
              <w:rPr>
                <w:rFonts w:ascii="Adobe Arabic" w:eastAsia="Calibri" w:hAnsi="Adobe Arabic" w:cs="Adobe Arabic"/>
                <w:color w:val="0D0D0D" w:themeColor="text1" w:themeTint="F2"/>
                <w:sz w:val="28"/>
                <w:szCs w:val="28"/>
                <w:rtl/>
                <w:lang w:bidi="ar-EG"/>
              </w:rPr>
              <w:t>ب عليها</w:t>
            </w:r>
            <w:r w:rsidRPr="00D0278B">
              <w:rPr>
                <w:rFonts w:ascii="Adobe Arabic" w:eastAsia="Calibri" w:hAnsi="Adobe Arabic" w:cs="Adobe Arabic" w:hint="cs"/>
                <w:color w:val="0D0D0D" w:themeColor="text1" w:themeTint="F2"/>
                <w:sz w:val="28"/>
                <w:szCs w:val="28"/>
                <w:rtl/>
                <w:lang w:bidi="ar-EG"/>
              </w:rPr>
              <w:t>.</w:t>
            </w:r>
          </w:p>
        </w:tc>
        <w:tc>
          <w:tcPr>
            <w:tcW w:w="1809" w:type="pct"/>
            <w:tcBorders>
              <w:left w:val="single" w:sz="4" w:space="0" w:color="168489"/>
              <w:right w:val="single" w:sz="4" w:space="0" w:color="168489"/>
            </w:tcBorders>
            <w:vAlign w:val="center"/>
          </w:tcPr>
          <w:p w14:paraId="778C1523"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13D1D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765A46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61F7D0"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66CB6F7"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B3D16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5F2FC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5BCD34B"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4802CA26" w14:textId="77777777"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7BE1707A" wp14:editId="12A4EB5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8">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0883D7C4" w14:textId="5F07BB6F" w:rsidR="00A3722A" w:rsidRDefault="00B37ED3" w:rsidP="00A3722A">
                              <w:pPr>
                                <w:rPr>
                                  <w:rFonts w:ascii="Adobe Arabic" w:eastAsia="Times New Roman" w:hAnsi="Adobe Arabic" w:cs="Adobe Arabic"/>
                                  <w:b/>
                                  <w:bCs/>
                                  <w:color w:val="168489"/>
                                  <w:kern w:val="24"/>
                                  <w:sz w:val="48"/>
                                  <w:szCs w:val="48"/>
                                  <w:lang w:bidi="ar-SY"/>
                                </w:rPr>
                              </w:pPr>
                              <w:hyperlink r:id="rId69" w:history="1">
                                <w:r w:rsidR="00A3722A" w:rsidRPr="00B37ED3">
                                  <w:rPr>
                                    <w:rStyle w:val="Hyperlink"/>
                                    <w:rFonts w:ascii="Adobe Arabic" w:eastAsia="Times New Roman" w:hAnsi="Adobe Arabic" w:cs="Adobe Arabic"/>
                                    <w:b/>
                                    <w:bCs/>
                                    <w:kern w:val="24"/>
                                    <w:sz w:val="48"/>
                                    <w:szCs w:val="48"/>
                                    <w:rtl/>
                                    <w:lang w:bidi="ar-SY"/>
                                  </w:rPr>
                                  <w:t>ما</w:t>
                                </w:r>
                                <w:r w:rsidRPr="00B37ED3">
                                  <w:rPr>
                                    <w:rStyle w:val="Hyperlink"/>
                                    <w:rFonts w:ascii="Adobe Arabic" w:eastAsia="Times New Roman" w:hAnsi="Adobe Arabic" w:cs="Adobe Arabic" w:hint="cs"/>
                                    <w:b/>
                                    <w:bCs/>
                                    <w:kern w:val="24"/>
                                    <w:sz w:val="48"/>
                                    <w:szCs w:val="48"/>
                                    <w:rtl/>
                                    <w:lang w:bidi="ar-SY"/>
                                  </w:rPr>
                                  <w:t xml:space="preserve"> </w:t>
                                </w:r>
                                <w:r w:rsidR="00A3722A" w:rsidRPr="00B37ED3">
                                  <w:rPr>
                                    <w:rStyle w:val="Hyperlink"/>
                                    <w:rFonts w:ascii="Adobe Arabic" w:eastAsia="Times New Roman" w:hAnsi="Adobe Arabic" w:cs="Adobe Arabic"/>
                                    <w:b/>
                                    <w:bCs/>
                                    <w:kern w:val="24"/>
                                    <w:sz w:val="48"/>
                                    <w:szCs w:val="48"/>
                                    <w:rtl/>
                                    <w:lang w:bidi="ar-SY"/>
                                  </w:rPr>
                                  <w:t xml:space="preserve">هي توقعاتك من </w:t>
                                </w:r>
                                <w:r w:rsidR="0009673E" w:rsidRPr="00B37ED3">
                                  <w:rPr>
                                    <w:rStyle w:val="Hyperlink"/>
                                    <w:rFonts w:ascii="Adobe Arabic" w:eastAsia="Times New Roman" w:hAnsi="Adobe Arabic" w:cs="Adobe Arabic" w:hint="cs"/>
                                    <w:b/>
                                    <w:bCs/>
                                    <w:kern w:val="24"/>
                                    <w:sz w:val="48"/>
                                    <w:szCs w:val="48"/>
                                    <w:rtl/>
                                    <w:lang w:bidi="ar-SY"/>
                                  </w:rPr>
                                  <w:t>هذه</w:t>
                                </w:r>
                                <w:r w:rsidR="00A3722A" w:rsidRPr="00B37ED3">
                                  <w:rPr>
                                    <w:rStyle w:val="Hyperlink"/>
                                    <w:rFonts w:ascii="Adobe Arabic" w:eastAsia="Times New Roman" w:hAnsi="Adobe Arabic" w:cs="Adobe Arabic"/>
                                    <w:b/>
                                    <w:bCs/>
                                    <w:kern w:val="24"/>
                                    <w:sz w:val="48"/>
                                    <w:szCs w:val="48"/>
                                    <w:rtl/>
                                    <w:lang w:bidi="ar-SY"/>
                                  </w:rPr>
                                  <w:t xml:space="preserve"> </w:t>
                                </w:r>
                                <w:r w:rsidR="0009673E" w:rsidRPr="00B37ED3">
                                  <w:rPr>
                                    <w:rStyle w:val="Hyperlink"/>
                                    <w:rFonts w:ascii="Adobe Arabic" w:eastAsia="Times New Roman" w:hAnsi="Adobe Arabic" w:cs="Adobe Arabic" w:hint="cs"/>
                                    <w:b/>
                                    <w:bCs/>
                                    <w:kern w:val="24"/>
                                    <w:sz w:val="48"/>
                                    <w:szCs w:val="48"/>
                                    <w:rtl/>
                                    <w:lang w:bidi="ar-SY"/>
                                  </w:rPr>
                                  <w:t>الدورة</w:t>
                                </w:r>
                                <w:r w:rsidR="00A3722A" w:rsidRPr="00B37ED3">
                                  <w:rPr>
                                    <w:rStyle w:val="Hyperlink"/>
                                    <w:rFonts w:ascii="Adobe Arabic" w:eastAsia="Times New Roman" w:hAnsi="Adobe Arabic" w:cs="Adobe Arabic"/>
                                    <w:b/>
                                    <w:bCs/>
                                    <w:kern w:val="24"/>
                                    <w:sz w:val="48"/>
                                    <w:szCs w:val="48"/>
                                    <w:rtl/>
                                    <w:lang w:bidi="ar-SY"/>
                                  </w:rPr>
                                  <w:t xml:space="preserve"> التدريبي</w:t>
                                </w:r>
                                <w:r w:rsidR="0009673E" w:rsidRPr="00B37ED3">
                                  <w:rPr>
                                    <w:rStyle w:val="Hyperlink"/>
                                    <w:rFonts w:ascii="Adobe Arabic" w:eastAsia="Times New Roman" w:hAnsi="Adobe Arabic" w:cs="Adobe Arabic" w:hint="cs"/>
                                    <w:b/>
                                    <w:bCs/>
                                    <w:kern w:val="24"/>
                                    <w:sz w:val="48"/>
                                    <w:szCs w:val="48"/>
                                    <w:rtl/>
                                    <w:lang w:bidi="ar-SY"/>
                                  </w:rPr>
                                  <w:t>ة</w:t>
                                </w:r>
                                <w:r w:rsidR="00A3722A" w:rsidRPr="00B37ED3">
                                  <w:rPr>
                                    <w:rStyle w:val="Hyperlink"/>
                                    <w:rFonts w:ascii="Adobe Arabic" w:eastAsia="Times New Roman" w:hAnsi="Adobe Arabic" w:cs="Adobe Arabic"/>
                                    <w:b/>
                                    <w:bCs/>
                                    <w:kern w:val="24"/>
                                    <w:sz w:val="48"/>
                                    <w:szCs w:val="48"/>
                                    <w:rtl/>
                                    <w:lang w:bidi="ar-SY"/>
                                  </w:rPr>
                                  <w:t>؟</w:t>
                                </w:r>
                              </w:hyperlink>
                              <w:r w:rsidR="00A3722A">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7BE1707A" id="Group 42" o:spid="_x0000_s1065"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szTa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6"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70" o:title="Learning" grayscale="t"/>
                </v:shape>
                <v:shape id="TextBox 32" o:spid="_x0000_s1067"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0883D7C4" w14:textId="5F07BB6F" w:rsidR="00A3722A" w:rsidRDefault="00B37ED3" w:rsidP="00A3722A">
                        <w:pPr>
                          <w:rPr>
                            <w:rFonts w:ascii="Adobe Arabic" w:eastAsia="Times New Roman" w:hAnsi="Adobe Arabic" w:cs="Adobe Arabic"/>
                            <w:b/>
                            <w:bCs/>
                            <w:color w:val="168489"/>
                            <w:kern w:val="24"/>
                            <w:sz w:val="48"/>
                            <w:szCs w:val="48"/>
                            <w:lang w:bidi="ar-SY"/>
                          </w:rPr>
                        </w:pPr>
                        <w:hyperlink r:id="rId71" w:history="1">
                          <w:r w:rsidR="00A3722A" w:rsidRPr="00B37ED3">
                            <w:rPr>
                              <w:rStyle w:val="Hyperlink"/>
                              <w:rFonts w:ascii="Adobe Arabic" w:eastAsia="Times New Roman" w:hAnsi="Adobe Arabic" w:cs="Adobe Arabic"/>
                              <w:b/>
                              <w:bCs/>
                              <w:kern w:val="24"/>
                              <w:sz w:val="48"/>
                              <w:szCs w:val="48"/>
                              <w:rtl/>
                              <w:lang w:bidi="ar-SY"/>
                            </w:rPr>
                            <w:t>ما</w:t>
                          </w:r>
                          <w:r w:rsidRPr="00B37ED3">
                            <w:rPr>
                              <w:rStyle w:val="Hyperlink"/>
                              <w:rFonts w:ascii="Adobe Arabic" w:eastAsia="Times New Roman" w:hAnsi="Adobe Arabic" w:cs="Adobe Arabic" w:hint="cs"/>
                              <w:b/>
                              <w:bCs/>
                              <w:kern w:val="24"/>
                              <w:sz w:val="48"/>
                              <w:szCs w:val="48"/>
                              <w:rtl/>
                              <w:lang w:bidi="ar-SY"/>
                            </w:rPr>
                            <w:t xml:space="preserve"> </w:t>
                          </w:r>
                          <w:r w:rsidR="00A3722A" w:rsidRPr="00B37ED3">
                            <w:rPr>
                              <w:rStyle w:val="Hyperlink"/>
                              <w:rFonts w:ascii="Adobe Arabic" w:eastAsia="Times New Roman" w:hAnsi="Adobe Arabic" w:cs="Adobe Arabic"/>
                              <w:b/>
                              <w:bCs/>
                              <w:kern w:val="24"/>
                              <w:sz w:val="48"/>
                              <w:szCs w:val="48"/>
                              <w:rtl/>
                              <w:lang w:bidi="ar-SY"/>
                            </w:rPr>
                            <w:t xml:space="preserve">هي توقعاتك من </w:t>
                          </w:r>
                          <w:r w:rsidR="0009673E" w:rsidRPr="00B37ED3">
                            <w:rPr>
                              <w:rStyle w:val="Hyperlink"/>
                              <w:rFonts w:ascii="Adobe Arabic" w:eastAsia="Times New Roman" w:hAnsi="Adobe Arabic" w:cs="Adobe Arabic" w:hint="cs"/>
                              <w:b/>
                              <w:bCs/>
                              <w:kern w:val="24"/>
                              <w:sz w:val="48"/>
                              <w:szCs w:val="48"/>
                              <w:rtl/>
                              <w:lang w:bidi="ar-SY"/>
                            </w:rPr>
                            <w:t>هذه</w:t>
                          </w:r>
                          <w:r w:rsidR="00A3722A" w:rsidRPr="00B37ED3">
                            <w:rPr>
                              <w:rStyle w:val="Hyperlink"/>
                              <w:rFonts w:ascii="Adobe Arabic" w:eastAsia="Times New Roman" w:hAnsi="Adobe Arabic" w:cs="Adobe Arabic"/>
                              <w:b/>
                              <w:bCs/>
                              <w:kern w:val="24"/>
                              <w:sz w:val="48"/>
                              <w:szCs w:val="48"/>
                              <w:rtl/>
                              <w:lang w:bidi="ar-SY"/>
                            </w:rPr>
                            <w:t xml:space="preserve"> </w:t>
                          </w:r>
                          <w:r w:rsidR="0009673E" w:rsidRPr="00B37ED3">
                            <w:rPr>
                              <w:rStyle w:val="Hyperlink"/>
                              <w:rFonts w:ascii="Adobe Arabic" w:eastAsia="Times New Roman" w:hAnsi="Adobe Arabic" w:cs="Adobe Arabic" w:hint="cs"/>
                              <w:b/>
                              <w:bCs/>
                              <w:kern w:val="24"/>
                              <w:sz w:val="48"/>
                              <w:szCs w:val="48"/>
                              <w:rtl/>
                              <w:lang w:bidi="ar-SY"/>
                            </w:rPr>
                            <w:t>الدورة</w:t>
                          </w:r>
                          <w:r w:rsidR="00A3722A" w:rsidRPr="00B37ED3">
                            <w:rPr>
                              <w:rStyle w:val="Hyperlink"/>
                              <w:rFonts w:ascii="Adobe Arabic" w:eastAsia="Times New Roman" w:hAnsi="Adobe Arabic" w:cs="Adobe Arabic"/>
                              <w:b/>
                              <w:bCs/>
                              <w:kern w:val="24"/>
                              <w:sz w:val="48"/>
                              <w:szCs w:val="48"/>
                              <w:rtl/>
                              <w:lang w:bidi="ar-SY"/>
                            </w:rPr>
                            <w:t xml:space="preserve"> التدريبي</w:t>
                          </w:r>
                          <w:r w:rsidR="0009673E" w:rsidRPr="00B37ED3">
                            <w:rPr>
                              <w:rStyle w:val="Hyperlink"/>
                              <w:rFonts w:ascii="Adobe Arabic" w:eastAsia="Times New Roman" w:hAnsi="Adobe Arabic" w:cs="Adobe Arabic" w:hint="cs"/>
                              <w:b/>
                              <w:bCs/>
                              <w:kern w:val="24"/>
                              <w:sz w:val="48"/>
                              <w:szCs w:val="48"/>
                              <w:rtl/>
                              <w:lang w:bidi="ar-SY"/>
                            </w:rPr>
                            <w:t>ة</w:t>
                          </w:r>
                          <w:r w:rsidR="00A3722A" w:rsidRPr="00B37ED3">
                            <w:rPr>
                              <w:rStyle w:val="Hyperlink"/>
                              <w:rFonts w:ascii="Adobe Arabic" w:eastAsia="Times New Roman" w:hAnsi="Adobe Arabic" w:cs="Adobe Arabic"/>
                              <w:b/>
                              <w:bCs/>
                              <w:kern w:val="24"/>
                              <w:sz w:val="48"/>
                              <w:szCs w:val="48"/>
                              <w:rtl/>
                              <w:lang w:bidi="ar-SY"/>
                            </w:rPr>
                            <w:t>؟</w:t>
                          </w:r>
                        </w:hyperlink>
                        <w:r w:rsidR="00A3722A">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0104A28C"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9DC92AD"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0DF3CB1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5BE51530" wp14:editId="7E6AAF32">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2">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39CA0954" w14:textId="27BEB1CE" w:rsidR="00D0278B" w:rsidRDefault="00D0278B" w:rsidP="00D0278B">
      <w:pPr>
        <w:spacing w:before="240"/>
        <w:rPr>
          <w:rFonts w:ascii="Sakkal Majalla" w:eastAsiaTheme="minorEastAsia" w:hAnsi="Sakkal Majalla"/>
          <w:b/>
          <w:bCs/>
          <w:color w:val="FF0000"/>
          <w:sz w:val="32"/>
          <w:szCs w:val="32"/>
          <w:rtl/>
        </w:rPr>
      </w:pPr>
      <w:r w:rsidRPr="00F01FA2">
        <w:rPr>
          <w:noProof/>
          <w:lang w:bidi="ar-SY"/>
        </w:rPr>
        <w:lastRenderedPageBreak/>
        <mc:AlternateContent>
          <mc:Choice Requires="wpg">
            <w:drawing>
              <wp:inline distT="0" distB="0" distL="0" distR="0" wp14:anchorId="59B7F916" wp14:editId="1E7FA8AD">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16D4AD7D" w14:textId="77777777" w:rsidR="00D0278B" w:rsidRDefault="00D0278B" w:rsidP="00D0278B">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7810634E" w14:textId="77777777" w:rsidR="00D0278B" w:rsidRPr="004A69A2" w:rsidRDefault="00D0278B" w:rsidP="00D0278B">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59B7F916" id="Group 3" o:spid="_x0000_s1068"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y8tCQ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">
                <v:shape id="TextBox 4" o:spid="_x0000_s1069"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16D4AD7D" w14:textId="77777777" w:rsidR="00D0278B" w:rsidRDefault="00D0278B" w:rsidP="00D0278B">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0"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1"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73" o:title="Puzzle "/>
                </v:shape>
                <v:shape id="TextBox 7" o:spid="_x0000_s1072"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7810634E" w14:textId="77777777" w:rsidR="00D0278B" w:rsidRPr="004A69A2" w:rsidRDefault="00D0278B" w:rsidP="00D0278B">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7F25760E" w14:textId="77777777" w:rsidR="00D0278B" w:rsidRPr="00EC109D" w:rsidRDefault="00D0278B" w:rsidP="00D0278B">
      <w:pPr>
        <w:rPr>
          <w:rtl/>
        </w:rPr>
      </w:pPr>
      <w:r w:rsidRPr="00D0278B">
        <w:rPr>
          <w:color w:val="168489"/>
          <w:rtl/>
        </w:rPr>
        <w:t>عنوان النشاط:</w:t>
      </w:r>
      <w:r>
        <w:rPr>
          <w:rFonts w:hint="cs"/>
          <w:rtl/>
        </w:rPr>
        <w:t xml:space="preserve"> </w:t>
      </w:r>
      <w:r w:rsidRPr="00EC109D">
        <w:rPr>
          <w:rtl/>
        </w:rPr>
        <w:t>خارطة المسارات المهنية</w:t>
      </w:r>
      <w:r>
        <w:rPr>
          <w:rFonts w:hint="cs"/>
          <w:rtl/>
        </w:rPr>
        <w:t>.</w:t>
      </w:r>
    </w:p>
    <w:p w14:paraId="5B2F0586" w14:textId="77777777" w:rsidR="00D0278B" w:rsidRPr="00EC109D" w:rsidRDefault="00D0278B" w:rsidP="00D0278B">
      <w:pPr>
        <w:rPr>
          <w:rtl/>
        </w:rPr>
      </w:pPr>
      <w:r w:rsidRPr="00D0278B">
        <w:rPr>
          <w:color w:val="168489"/>
          <w:rtl/>
        </w:rPr>
        <w:t>المد</w:t>
      </w:r>
      <w:r w:rsidRPr="00D0278B">
        <w:rPr>
          <w:rFonts w:hint="cs"/>
          <w:color w:val="168489"/>
          <w:rtl/>
        </w:rPr>
        <w:t>ّ</w:t>
      </w:r>
      <w:r w:rsidRPr="00D0278B">
        <w:rPr>
          <w:color w:val="168489"/>
          <w:rtl/>
        </w:rPr>
        <w:t>ة:</w:t>
      </w:r>
      <w:r>
        <w:rPr>
          <w:rFonts w:hint="cs"/>
          <w:rtl/>
        </w:rPr>
        <w:t xml:space="preserve"> </w:t>
      </w:r>
      <w:r w:rsidRPr="00EC109D">
        <w:rPr>
          <w:rtl/>
        </w:rPr>
        <w:t>20 دقيقة</w:t>
      </w:r>
      <w:r>
        <w:rPr>
          <w:rFonts w:hint="cs"/>
          <w:rtl/>
        </w:rPr>
        <w:t>.</w:t>
      </w:r>
    </w:p>
    <w:p w14:paraId="35F3CB0F" w14:textId="3CA64D68" w:rsidR="00D0278B" w:rsidRPr="00D0278B" w:rsidRDefault="00B37ED3" w:rsidP="00D0278B">
      <w:pPr>
        <w:rPr>
          <w:color w:val="168489"/>
          <w:rtl/>
        </w:rPr>
      </w:pPr>
      <w:hyperlink r:id="rId74" w:history="1">
        <w:r w:rsidR="00D0278B" w:rsidRPr="00B37ED3">
          <w:rPr>
            <w:rStyle w:val="Hyperlink"/>
            <w:rtl/>
          </w:rPr>
          <w:t>الأهداف:</w:t>
        </w:r>
      </w:hyperlink>
    </w:p>
    <w:p w14:paraId="64C1CF12" w14:textId="77777777" w:rsidR="00D0278B" w:rsidRPr="00EC109D" w:rsidRDefault="00D0278B" w:rsidP="00D0278B">
      <w:pPr>
        <w:rPr>
          <w:rtl/>
        </w:rPr>
      </w:pPr>
      <w:r w:rsidRPr="00EC109D">
        <w:rPr>
          <w:rtl/>
        </w:rPr>
        <w:t>1. كسر الحاجز النفسي بين المشاركين.</w:t>
      </w:r>
    </w:p>
    <w:p w14:paraId="7A31D075" w14:textId="77777777" w:rsidR="00D0278B" w:rsidRPr="00EC109D" w:rsidRDefault="00D0278B" w:rsidP="00D0278B">
      <w:pPr>
        <w:rPr>
          <w:rtl/>
        </w:rPr>
      </w:pPr>
      <w:r w:rsidRPr="00EC109D">
        <w:rPr>
          <w:rtl/>
        </w:rPr>
        <w:t>2. التعرّف على الخلفيات المهنية والطموحات المستقبلية للمشاركين.</w:t>
      </w:r>
    </w:p>
    <w:p w14:paraId="6417206C" w14:textId="77777777" w:rsidR="00D0278B" w:rsidRPr="00EC109D" w:rsidRDefault="00D0278B" w:rsidP="00D0278B">
      <w:pPr>
        <w:rPr>
          <w:rtl/>
        </w:rPr>
      </w:pPr>
      <w:r w:rsidRPr="00EC109D">
        <w:rPr>
          <w:rtl/>
        </w:rPr>
        <w:t>3. اكتشاف القواسم المشتركة وفرص التعاون بين أعضاء المجموعة.</w:t>
      </w:r>
    </w:p>
    <w:p w14:paraId="6643BC41" w14:textId="16635A50" w:rsidR="00D0278B" w:rsidRPr="00D0278B" w:rsidRDefault="00B37ED3" w:rsidP="00D0278B">
      <w:pPr>
        <w:rPr>
          <w:color w:val="168489"/>
          <w:rtl/>
        </w:rPr>
      </w:pPr>
      <w:hyperlink r:id="rId75" w:history="1">
        <w:r w:rsidR="00D0278B" w:rsidRPr="00B37ED3">
          <w:rPr>
            <w:rStyle w:val="Hyperlink"/>
            <w:rtl/>
          </w:rPr>
          <w:t>المواد اللازمة:</w:t>
        </w:r>
      </w:hyperlink>
    </w:p>
    <w:p w14:paraId="4F99EE77" w14:textId="77777777" w:rsidR="00D0278B" w:rsidRPr="00EC109D" w:rsidRDefault="00D0278B" w:rsidP="00D0278B">
      <w:pPr>
        <w:rPr>
          <w:rtl/>
        </w:rPr>
      </w:pPr>
      <w:r w:rsidRPr="00EC109D">
        <w:rPr>
          <w:rtl/>
        </w:rPr>
        <w:t>- خريطة كبيرة معلّقة على الحائط (يمكن استخدام ورق فليب تشارت).</w:t>
      </w:r>
    </w:p>
    <w:p w14:paraId="5F5E37CD" w14:textId="77777777" w:rsidR="00D0278B" w:rsidRPr="00EC109D" w:rsidRDefault="00D0278B" w:rsidP="00D0278B">
      <w:pPr>
        <w:rPr>
          <w:rtl/>
        </w:rPr>
      </w:pPr>
      <w:r w:rsidRPr="00EC109D">
        <w:rPr>
          <w:rtl/>
        </w:rPr>
        <w:t>- بطاقات لاصقة ملوّنة (</w:t>
      </w:r>
      <w:r w:rsidRPr="00EC109D">
        <w:t>Post-it notes</w:t>
      </w:r>
      <w:r w:rsidRPr="00EC109D">
        <w:rPr>
          <w:rtl/>
        </w:rPr>
        <w:t>) بثلاثة ألوان مختلفة.</w:t>
      </w:r>
    </w:p>
    <w:p w14:paraId="3C8F94E1" w14:textId="77777777" w:rsidR="00D0278B" w:rsidRPr="00EC109D" w:rsidRDefault="00D0278B" w:rsidP="00D0278B">
      <w:pPr>
        <w:rPr>
          <w:rtl/>
        </w:rPr>
      </w:pPr>
      <w:r w:rsidRPr="00EC109D">
        <w:rPr>
          <w:rtl/>
        </w:rPr>
        <w:t>- أقلام ملوّنة.</w:t>
      </w:r>
    </w:p>
    <w:p w14:paraId="6B4F5AAC" w14:textId="77777777" w:rsidR="00D0278B" w:rsidRPr="00EC109D" w:rsidRDefault="00D0278B" w:rsidP="00D0278B">
      <w:pPr>
        <w:rPr>
          <w:rtl/>
        </w:rPr>
      </w:pPr>
      <w:r w:rsidRPr="00EC109D">
        <w:rPr>
          <w:rtl/>
        </w:rPr>
        <w:t>- شريط لاصق أو دبابيس تثبيت.</w:t>
      </w:r>
    </w:p>
    <w:p w14:paraId="5E5657A4" w14:textId="451C8111" w:rsidR="00D0278B" w:rsidRPr="00D0278B" w:rsidRDefault="00B37ED3" w:rsidP="00D0278B">
      <w:pPr>
        <w:rPr>
          <w:color w:val="168489"/>
          <w:rtl/>
        </w:rPr>
      </w:pPr>
      <w:hyperlink r:id="rId76" w:history="1">
        <w:r w:rsidR="00D0278B" w:rsidRPr="00B37ED3">
          <w:rPr>
            <w:rStyle w:val="Hyperlink"/>
            <w:rtl/>
          </w:rPr>
          <w:t>خطوات التنفيذ:</w:t>
        </w:r>
      </w:hyperlink>
    </w:p>
    <w:p w14:paraId="316D22CB" w14:textId="77777777" w:rsidR="00D0278B" w:rsidRPr="00EC109D" w:rsidRDefault="00D0278B" w:rsidP="00D0278B">
      <w:pPr>
        <w:rPr>
          <w:b/>
          <w:bCs/>
          <w:rtl/>
        </w:rPr>
      </w:pPr>
      <w:r w:rsidRPr="00EC109D">
        <w:rPr>
          <w:b/>
          <w:bCs/>
          <w:rtl/>
        </w:rPr>
        <w:t>1. التحضير (3 دقائق):</w:t>
      </w:r>
    </w:p>
    <w:p w14:paraId="42DC9505" w14:textId="77777777" w:rsidR="00D0278B" w:rsidRPr="00EC109D" w:rsidRDefault="00D0278B" w:rsidP="00D0278B">
      <w:pPr>
        <w:rPr>
          <w:rtl/>
        </w:rPr>
      </w:pPr>
      <w:r w:rsidRPr="00EC109D">
        <w:rPr>
          <w:rtl/>
        </w:rPr>
        <w:t xml:space="preserve">   - يشرح المدرّب فكرة النشاط وأهدافه.</w:t>
      </w:r>
    </w:p>
    <w:p w14:paraId="234DC167" w14:textId="77777777" w:rsidR="00D0278B" w:rsidRPr="00EC109D" w:rsidRDefault="00D0278B" w:rsidP="00D0278B">
      <w:pPr>
        <w:rPr>
          <w:rtl/>
        </w:rPr>
      </w:pPr>
      <w:r w:rsidRPr="00EC109D">
        <w:rPr>
          <w:rtl/>
        </w:rPr>
        <w:t xml:space="preserve">   - يوزّع على كل مشارك ثلاث بطاقات لاصقة بألوان مختلفة.</w:t>
      </w:r>
    </w:p>
    <w:p w14:paraId="79014510" w14:textId="77777777" w:rsidR="00D0278B" w:rsidRPr="00EC109D" w:rsidRDefault="00D0278B" w:rsidP="00D0278B">
      <w:pPr>
        <w:rPr>
          <w:rtl/>
        </w:rPr>
      </w:pPr>
      <w:r w:rsidRPr="00EC109D">
        <w:rPr>
          <w:rtl/>
        </w:rPr>
        <w:t xml:space="preserve">   - يوضّح المدرّب أنّ الخريطة المعلّقة تمثّل "خارطة المسارات المهنية" للمجموعة.</w:t>
      </w:r>
    </w:p>
    <w:p w14:paraId="40C35CF1" w14:textId="77777777" w:rsidR="00D0278B" w:rsidRPr="00EC109D" w:rsidRDefault="00D0278B" w:rsidP="00D0278B">
      <w:pPr>
        <w:rPr>
          <w:b/>
          <w:bCs/>
          <w:rtl/>
        </w:rPr>
      </w:pPr>
      <w:r w:rsidRPr="00EC109D">
        <w:rPr>
          <w:b/>
          <w:bCs/>
          <w:rtl/>
        </w:rPr>
        <w:t>2. كتابة البطاقات (5 دقائق):</w:t>
      </w:r>
    </w:p>
    <w:p w14:paraId="21D15335" w14:textId="77777777" w:rsidR="00D0278B" w:rsidRPr="00EC109D" w:rsidRDefault="00D0278B" w:rsidP="00D0278B">
      <w:pPr>
        <w:rPr>
          <w:rtl/>
        </w:rPr>
      </w:pPr>
      <w:r w:rsidRPr="00EC109D">
        <w:rPr>
          <w:rtl/>
        </w:rPr>
        <w:t xml:space="preserve">   - البطاقة الأولى (مثلاً: اللون الأصفر): يكتب المشارك اسمه ومجال عمله الحالي ونبذة قصيرة عن خبراته (سطر أو سطرين).</w:t>
      </w:r>
    </w:p>
    <w:p w14:paraId="7671E0EE" w14:textId="77777777" w:rsidR="00D0278B" w:rsidRPr="00EC109D" w:rsidRDefault="00D0278B" w:rsidP="00D0278B">
      <w:pPr>
        <w:rPr>
          <w:rtl/>
        </w:rPr>
      </w:pPr>
      <w:r w:rsidRPr="00EC109D">
        <w:rPr>
          <w:rtl/>
        </w:rPr>
        <w:t xml:space="preserve">   - البطاقة الثانية (مثلاً: اللون الأخضر): يكتب المشارك هدفه المهني خلال السنوات الثلاث القادمة.</w:t>
      </w:r>
    </w:p>
    <w:p w14:paraId="09CF1203" w14:textId="77777777" w:rsidR="00D0278B" w:rsidRPr="00EC109D" w:rsidRDefault="00D0278B" w:rsidP="00D0278B">
      <w:pPr>
        <w:rPr>
          <w:rtl/>
        </w:rPr>
      </w:pPr>
      <w:r w:rsidRPr="00EC109D">
        <w:rPr>
          <w:rtl/>
        </w:rPr>
        <w:t xml:space="preserve">   - البطاقة الثالثة (مثلاً: اللون الوردي): يكتب المشارك مهارة أو معرفة يتميّز بها ويمكنه مشاركتها مع الآخرين.</w:t>
      </w:r>
    </w:p>
    <w:p w14:paraId="67F2A0D4" w14:textId="77777777" w:rsidR="00D0278B" w:rsidRPr="00EC109D" w:rsidRDefault="00D0278B" w:rsidP="00D0278B">
      <w:pPr>
        <w:rPr>
          <w:b/>
          <w:bCs/>
          <w:rtl/>
        </w:rPr>
      </w:pPr>
      <w:r w:rsidRPr="00EC109D">
        <w:rPr>
          <w:b/>
          <w:bCs/>
          <w:rtl/>
        </w:rPr>
        <w:lastRenderedPageBreak/>
        <w:t>3. بناء الخريطة (7 دقائق):</w:t>
      </w:r>
    </w:p>
    <w:p w14:paraId="6210D781" w14:textId="77777777" w:rsidR="00D0278B" w:rsidRPr="00EC109D" w:rsidRDefault="00D0278B" w:rsidP="00D0278B">
      <w:pPr>
        <w:rPr>
          <w:rtl/>
        </w:rPr>
      </w:pPr>
      <w:r w:rsidRPr="00EC109D">
        <w:rPr>
          <w:rtl/>
        </w:rPr>
        <w:t xml:space="preserve">   - يقوم كل مشارك بالتوجّه إلى الخريطة لتثبيت بطاقاته.</w:t>
      </w:r>
    </w:p>
    <w:p w14:paraId="3B285EAF" w14:textId="77777777" w:rsidR="00D0278B" w:rsidRPr="00EC109D" w:rsidRDefault="00D0278B" w:rsidP="00D0278B">
      <w:pPr>
        <w:rPr>
          <w:rtl/>
        </w:rPr>
      </w:pPr>
      <w:r w:rsidRPr="00EC109D">
        <w:rPr>
          <w:rtl/>
        </w:rPr>
        <w:t xml:space="preserve">   - يتم تثبيت البطاقات بطريقة تجمع المشاركين ذوي المجالات المتقاربة أو الأهداف المتشابهة معاً.</w:t>
      </w:r>
    </w:p>
    <w:p w14:paraId="16C52BDB" w14:textId="77777777" w:rsidR="00D0278B" w:rsidRPr="00EC109D" w:rsidRDefault="00D0278B" w:rsidP="00D0278B">
      <w:pPr>
        <w:rPr>
          <w:rtl/>
        </w:rPr>
      </w:pPr>
      <w:r w:rsidRPr="00EC109D">
        <w:rPr>
          <w:rtl/>
        </w:rPr>
        <w:t xml:space="preserve">   - يقدّم كل مشارك نفسه بإيجاز أثناء تثبيت البطاقات (15-30 ثانية).</w:t>
      </w:r>
    </w:p>
    <w:p w14:paraId="25302097" w14:textId="77777777" w:rsidR="00D0278B" w:rsidRPr="00EC109D" w:rsidRDefault="00D0278B" w:rsidP="00D0278B">
      <w:pPr>
        <w:rPr>
          <w:b/>
          <w:bCs/>
          <w:rtl/>
        </w:rPr>
      </w:pPr>
      <w:r w:rsidRPr="00EC109D">
        <w:rPr>
          <w:b/>
          <w:bCs/>
          <w:rtl/>
        </w:rPr>
        <w:t>4. التفاعل والاكتشاف (5 دقائق):</w:t>
      </w:r>
    </w:p>
    <w:p w14:paraId="425F04E4" w14:textId="77777777" w:rsidR="00D0278B" w:rsidRPr="00EC109D" w:rsidRDefault="00D0278B" w:rsidP="00D0278B">
      <w:pPr>
        <w:rPr>
          <w:rtl/>
        </w:rPr>
      </w:pPr>
      <w:r w:rsidRPr="00EC109D">
        <w:rPr>
          <w:rtl/>
        </w:rPr>
        <w:t xml:space="preserve">   - يدعو المدرّب المشاركين للتجوّل حول الخريطة واكتشاف القواسم المشتركة.</w:t>
      </w:r>
    </w:p>
    <w:p w14:paraId="524B75F8" w14:textId="77777777" w:rsidR="00D0278B" w:rsidRPr="00EC109D" w:rsidRDefault="00D0278B" w:rsidP="00D0278B">
      <w:pPr>
        <w:rPr>
          <w:rtl/>
        </w:rPr>
      </w:pPr>
      <w:r w:rsidRPr="00EC109D">
        <w:rPr>
          <w:rtl/>
        </w:rPr>
        <w:t xml:space="preserve">   - يشجّع المشاركين على التواصل مع الأشخاص الذين يشاركونهم اهتمامات مهنية متشابهة.</w:t>
      </w:r>
    </w:p>
    <w:p w14:paraId="33F98E73" w14:textId="77777777" w:rsidR="00D0278B" w:rsidRPr="00EC109D" w:rsidRDefault="00D0278B" w:rsidP="00D0278B">
      <w:pPr>
        <w:rPr>
          <w:rtl/>
        </w:rPr>
      </w:pPr>
      <w:r w:rsidRPr="00EC109D">
        <w:rPr>
          <w:rtl/>
        </w:rPr>
        <w:t xml:space="preserve">   - يمكن للمشاركين وضع خطوط أو روابط (باستخدام الأقلام الملوّنة أو خيوط ملوّنة) تربط بين الأشخاص ذوي الاهتمامات المشتركة أو المهارات المتكاملة.</w:t>
      </w:r>
    </w:p>
    <w:p w14:paraId="07DAA613" w14:textId="7BA9331B" w:rsidR="00D0278B" w:rsidRPr="00EC109D" w:rsidRDefault="00B37ED3" w:rsidP="00D0278B">
      <w:pPr>
        <w:rPr>
          <w:b/>
          <w:bCs/>
          <w:rtl/>
        </w:rPr>
      </w:pPr>
      <w:hyperlink r:id="rId77" w:history="1">
        <w:r w:rsidR="00D0278B" w:rsidRPr="00B37ED3">
          <w:rPr>
            <w:rStyle w:val="Hyperlink"/>
            <w:b/>
            <w:bCs/>
            <w:rtl/>
          </w:rPr>
          <w:t>ختام النشاط:</w:t>
        </w:r>
      </w:hyperlink>
    </w:p>
    <w:p w14:paraId="6A21E7A3" w14:textId="77777777" w:rsidR="00D0278B" w:rsidRPr="00EC109D" w:rsidRDefault="00D0278B" w:rsidP="00D0278B">
      <w:pPr>
        <w:rPr>
          <w:rtl/>
        </w:rPr>
      </w:pPr>
      <w:r w:rsidRPr="00EC109D">
        <w:rPr>
          <w:rtl/>
        </w:rPr>
        <w:t>يختتم المدرّب النشاط بتلخيص سريع للتنوّع المهني في المجموعة والفرص المتاحة للتعاون والتعلّم المتبادل خلال الدورة. كما يمكنه تسليط الضوء على بعض المسارات المهنية المثيرة للاهتمام أو الأنماط التي ظهرت في خارطة المجموعة.</w:t>
      </w:r>
    </w:p>
    <w:p w14:paraId="31C05605" w14:textId="77777777" w:rsidR="00D0278B" w:rsidRDefault="00D0278B" w:rsidP="00D0278B">
      <w:pPr>
        <w:rPr>
          <w:rtl/>
        </w:rPr>
      </w:pPr>
    </w:p>
    <w:p w14:paraId="27BAD986" w14:textId="77777777" w:rsidR="00D0278B" w:rsidRDefault="00D0278B" w:rsidP="00D0278B">
      <w:pPr>
        <w:rPr>
          <w:rtl/>
        </w:rPr>
      </w:pPr>
    </w:p>
    <w:p w14:paraId="6301663F" w14:textId="77777777" w:rsidR="00D0278B" w:rsidRDefault="00D0278B" w:rsidP="00D0278B">
      <w:pPr>
        <w:rPr>
          <w:rtl/>
        </w:rPr>
      </w:pPr>
    </w:p>
    <w:p w14:paraId="2375FD46" w14:textId="00822BBE" w:rsidR="00D0278B" w:rsidRDefault="00D0278B" w:rsidP="00D0278B">
      <w:pPr>
        <w:jc w:val="center"/>
        <w:rPr>
          <w:rtl/>
        </w:rPr>
      </w:pPr>
      <w:r w:rsidRPr="00F131A0">
        <w:rPr>
          <w:noProof/>
          <w:lang w:bidi="ar-SY"/>
        </w:rPr>
        <w:drawing>
          <wp:inline distT="0" distB="0" distL="0" distR="0" wp14:anchorId="1CD4CC2D" wp14:editId="2AA99E03">
            <wp:extent cx="1186815" cy="1104265"/>
            <wp:effectExtent l="0" t="0" r="0" b="635"/>
            <wp:docPr id="145206234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78" cstate="print">
                      <a:duotone>
                        <a:schemeClr val="accent3">
                          <a:shade val="45000"/>
                          <a:satMod val="135000"/>
                        </a:schemeClr>
                        <a:prstClr val="white"/>
                      </a:duotone>
                      <a:extLst>
                        <a:ext uri="{BEBA8EAE-BF5A-486C-A8C5-ECC9F3942E4B}">
                          <a14:imgProps xmlns:a14="http://schemas.microsoft.com/office/drawing/2010/main">
                            <a14:imgLayer r:embed="rId7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86815" cy="1104265"/>
                    </a:xfrm>
                    <a:prstGeom prst="rect">
                      <a:avLst/>
                    </a:prstGeom>
                    <a:noFill/>
                  </pic:spPr>
                </pic:pic>
              </a:graphicData>
            </a:graphic>
          </wp:inline>
        </w:drawing>
      </w:r>
    </w:p>
    <w:p w14:paraId="20DFE25C" w14:textId="77777777" w:rsidR="00D0278B" w:rsidRDefault="00D0278B" w:rsidP="00D0278B">
      <w:pPr>
        <w:pageBreakBefore/>
        <w:spacing w:line="259" w:lineRule="auto"/>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5DD72572" wp14:editId="21C46773">
                <wp:extent cx="5711825" cy="748003"/>
                <wp:effectExtent l="0" t="0" r="22225" b="14605"/>
                <wp:docPr id="160869655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51" name="مجموعة 881967268"/>
                        <wpg:cNvGrpSpPr/>
                        <wpg:grpSpPr>
                          <a:xfrm>
                            <a:off x="0" y="159523"/>
                            <a:ext cx="5711825" cy="588477"/>
                            <a:chOff x="0" y="159448"/>
                            <a:chExt cx="6312597" cy="652243"/>
                          </a:xfrm>
                        </wpg:grpSpPr>
                        <wps:wsp>
                          <wps:cNvPr id="16086965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53" name="مربع نص 2043426344"/>
                          <wps:cNvSpPr txBox="1"/>
                          <wps:spPr>
                            <a:xfrm>
                              <a:off x="817519" y="159448"/>
                              <a:ext cx="2073788" cy="453954"/>
                            </a:xfrm>
                            <a:prstGeom prst="rect">
                              <a:avLst/>
                            </a:prstGeom>
                            <a:noFill/>
                          </wps:spPr>
                          <wps:txbx>
                            <w:txbxContent>
                              <w:p w14:paraId="54CEE97A"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55" name="Picture 1608696555" descr="Light bulb "/>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DD72572" id="Group 13" o:spid="_x0000_s1073"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UBYDgUAADY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Q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">
                <v:group id="مجموعة 881967268" o:spid="_x0000_s1074"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h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">
                  <v:roundrect id="مستطيل مستدير الزوايا 769901" o:spid="_x0000_s1075"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" fillcolor="#168489" strokecolor="#168489" strokeweight="1pt">
                    <v:stroke joinstyle="miter"/>
                  </v:roundrect>
                  <v:shape id="مربع نص 2043426344" o:spid="_x0000_s1076"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xQAAAOMAAAAPAAAAZHJzL2Rvd25yZXYueG1sRE9LS8NA&#10;EL4L/odlBG92t0pC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Dff+rZxQAAAOMAAAAP&#10;AAAAAAAAAAAAAAAAAAcCAABkcnMvZG93bnJldi54bWxQSwUGAAAAAAMAAwC3AAAA+QIAAAAA&#10;" filled="f" stroked="f">
                    <v:textbox style="mso-fit-shape-to-text:t">
                      <w:txbxContent>
                        <w:p w14:paraId="54CEE97A"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077"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" fillcolor="#168489" strokecolor="#168489" strokeweight="1pt">
                    <v:stroke joinstyle="miter"/>
                  </v:roundrect>
                </v:group>
                <v:shape id="Picture 1608696555" o:spid="_x0000_s1078"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">
                  <v:imagedata r:id="rId80" o:title="Light bulb "/>
                </v:shape>
                <w10:anchorlock/>
              </v:group>
            </w:pict>
          </mc:Fallback>
        </mc:AlternateContent>
      </w:r>
    </w:p>
    <w:p w14:paraId="6649C47C" w14:textId="7D8BD518" w:rsidR="00D0278B" w:rsidRDefault="00D0278B" w:rsidP="00D0278B">
      <w:pPr>
        <w:rPr>
          <w:rtl/>
        </w:rPr>
      </w:pPr>
      <w:r w:rsidRPr="00EC109D">
        <w:rPr>
          <w:rtl/>
        </w:rPr>
        <w:t xml:space="preserve">مرحباً بكم في </w:t>
      </w:r>
      <w:hyperlink r:id="rId81" w:history="1">
        <w:r w:rsidRPr="00B37ED3">
          <w:rPr>
            <w:rStyle w:val="Hyperlink"/>
            <w:rtl/>
          </w:rPr>
          <w:t>الجلسة الأولى</w:t>
        </w:r>
      </w:hyperlink>
      <w:r w:rsidRPr="00EC109D">
        <w:rPr>
          <w:rtl/>
        </w:rPr>
        <w:t xml:space="preserve"> من برنامجنا التدريبي حول التطوير الوظيفي. في عالمنا المتسارع اليوم، أصبح فهم الواقع المهني وتحديد المسار الوظيفي المناسب من أهم متطلّبات النجاح المهني. </w:t>
      </w:r>
    </w:p>
    <w:p w14:paraId="3703B64B" w14:textId="77777777" w:rsidR="00D0278B" w:rsidRPr="00EC109D" w:rsidRDefault="00D0278B" w:rsidP="00D0278B">
      <w:pPr>
        <w:rPr>
          <w:rtl/>
        </w:rPr>
      </w:pPr>
      <w:r>
        <w:rPr>
          <w:rFonts w:hint="cs"/>
          <w:rtl/>
        </w:rPr>
        <w:t>و</w:t>
      </w:r>
      <w:r w:rsidRPr="00EC109D">
        <w:rPr>
          <w:rtl/>
        </w:rPr>
        <w:t>كما قال ستيفن كوفي: "ابدأ والنهاية في ذهنك"، فمن دون رؤية واضحة وفهم عميق للواقع، تصبح رحلتنا المهنية عشوائية وغير هادفة.</w:t>
      </w:r>
    </w:p>
    <w:p w14:paraId="24752EA5" w14:textId="77777777" w:rsidR="00D0278B" w:rsidRDefault="00D0278B" w:rsidP="00D0278B">
      <w:pPr>
        <w:rPr>
          <w:rtl/>
        </w:rPr>
      </w:pPr>
    </w:p>
    <w:p w14:paraId="37D8C91E" w14:textId="77777777" w:rsidR="00D0278B" w:rsidRDefault="00D0278B" w:rsidP="00D0278B">
      <w:pPr>
        <w:spacing w:before="80" w:after="80" w:line="240" w:lineRule="auto"/>
        <w:rPr>
          <w:rFonts w:ascii="Sakkal Majalla" w:hAnsi="Sakkal Majalla"/>
          <w:sz w:val="32"/>
          <w:szCs w:val="32"/>
          <w:rtl/>
        </w:rPr>
      </w:pPr>
    </w:p>
    <w:p w14:paraId="12A85101" w14:textId="77777777" w:rsidR="00D0278B" w:rsidRDefault="00D0278B" w:rsidP="00D0278B">
      <w:pPr>
        <w:spacing w:before="80" w:after="80" w:line="240" w:lineRule="auto"/>
        <w:rPr>
          <w:rFonts w:ascii="Sakkal Majalla" w:hAnsi="Sakkal Majalla"/>
          <w:sz w:val="32"/>
          <w:szCs w:val="32"/>
          <w:rtl/>
        </w:rPr>
      </w:pPr>
    </w:p>
    <w:p w14:paraId="5E384351" w14:textId="77777777" w:rsidR="00D0278B" w:rsidRDefault="00D0278B" w:rsidP="00D0278B">
      <w:pPr>
        <w:spacing w:before="80" w:after="80" w:line="240" w:lineRule="auto"/>
        <w:rPr>
          <w:rFonts w:ascii="Sakkal Majalla" w:hAnsi="Sakkal Majalla"/>
          <w:sz w:val="32"/>
          <w:szCs w:val="32"/>
          <w:rtl/>
        </w:rPr>
      </w:pPr>
    </w:p>
    <w:p w14:paraId="2F7B5DDB" w14:textId="77777777" w:rsidR="00D0278B" w:rsidRDefault="00D0278B" w:rsidP="00D0278B">
      <w:pPr>
        <w:spacing w:before="80" w:after="80" w:line="240" w:lineRule="auto"/>
        <w:rPr>
          <w:rFonts w:ascii="Sakkal Majalla" w:hAnsi="Sakkal Majalla"/>
          <w:sz w:val="32"/>
          <w:szCs w:val="32"/>
          <w:rtl/>
        </w:rPr>
      </w:pPr>
    </w:p>
    <w:p w14:paraId="2ACC75D3" w14:textId="77777777" w:rsidR="00D0278B" w:rsidRDefault="00D0278B" w:rsidP="00D0278B">
      <w:pPr>
        <w:spacing w:before="80" w:after="80" w:line="240" w:lineRule="auto"/>
        <w:rPr>
          <w:rFonts w:ascii="Sakkal Majalla" w:hAnsi="Sakkal Majalla"/>
          <w:sz w:val="32"/>
          <w:szCs w:val="32"/>
          <w:rtl/>
        </w:rPr>
      </w:pPr>
    </w:p>
    <w:p w14:paraId="00D0DC46" w14:textId="77777777" w:rsidR="00D0278B" w:rsidRDefault="00D0278B" w:rsidP="00D0278B">
      <w:pPr>
        <w:spacing w:before="80" w:after="80" w:line="240" w:lineRule="auto"/>
        <w:jc w:val="center"/>
        <w:rPr>
          <w:rFonts w:ascii="Sakkal Majalla" w:hAnsi="Sakkal Majalla"/>
          <w:sz w:val="32"/>
          <w:szCs w:val="32"/>
          <w:rtl/>
        </w:rPr>
      </w:pPr>
      <w:r>
        <w:rPr>
          <w:noProof/>
        </w:rPr>
        <w:drawing>
          <wp:inline distT="0" distB="0" distL="0" distR="0" wp14:anchorId="06C162E0" wp14:editId="43FAD26A">
            <wp:extent cx="1318152" cy="1272784"/>
            <wp:effectExtent l="0" t="0" r="0" b="3810"/>
            <wp:docPr id="1608697151" name="Picture 16086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D296E63" w14:textId="77777777" w:rsidR="00D0278B" w:rsidRDefault="00D0278B" w:rsidP="00D0278B">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A03B3B9" wp14:editId="2B12B193">
                <wp:extent cx="5537836" cy="992761"/>
                <wp:effectExtent l="0" t="0" r="0" b="0"/>
                <wp:docPr id="61926099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5" name="Group 619260995"/>
                        <wpg:cNvGrpSpPr/>
                        <wpg:grpSpPr>
                          <a:xfrm>
                            <a:off x="1" y="0"/>
                            <a:ext cx="5537836" cy="992761"/>
                            <a:chOff x="0" y="0"/>
                            <a:chExt cx="5538027" cy="992804"/>
                          </a:xfrm>
                        </wpg:grpSpPr>
                        <wps:wsp>
                          <wps:cNvPr id="619260996" name="TextBox 4"/>
                          <wps:cNvSpPr txBox="1"/>
                          <wps:spPr>
                            <a:xfrm>
                              <a:off x="4688958" y="456229"/>
                              <a:ext cx="849069" cy="536575"/>
                            </a:xfrm>
                            <a:prstGeom prst="rect">
                              <a:avLst/>
                            </a:prstGeom>
                            <a:noFill/>
                          </wps:spPr>
                          <wps:txbx>
                            <w:txbxContent>
                              <w:p w14:paraId="6E166DC0"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0997" name="Rectangle: Rounded Corners 619260997"/>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0998" name="TextBox 7"/>
                          <wps:cNvSpPr txBox="1"/>
                          <wps:spPr>
                            <a:xfrm>
                              <a:off x="0" y="203938"/>
                              <a:ext cx="4493415" cy="536598"/>
                            </a:xfrm>
                            <a:prstGeom prst="rect">
                              <a:avLst/>
                            </a:prstGeom>
                            <a:noFill/>
                          </wps:spPr>
                          <wps:txbx>
                            <w:txbxContent>
                              <w:p w14:paraId="6D7D5B6E"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0999" name="Picture 619260999" descr="Brainstorming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03B3B9" id="Group 63" o:spid="_x0000_s1079"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">
                <v:group id="Group 619260995" o:spid="_x0000_s1080"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">
                  <v:shape id="TextBox 4" o:spid="_x0000_s1081"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" filled="f" stroked="f">
                    <v:textbox style="mso-fit-shape-to-text:t">
                      <w:txbxContent>
                        <w:p w14:paraId="6E166DC0"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0997" o:spid="_x0000_s1082"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" fillcolor="#168489" stroked="f" strokeweight="1pt">
                    <v:stroke joinstyle="miter"/>
                  </v:roundrect>
                  <v:shape id="TextBox 7" o:spid="_x0000_s1083"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" filled="f" stroked="f">
                    <v:textbox style="mso-fit-shape-to-text:t">
                      <w:txbxContent>
                        <w:p w14:paraId="6D7D5B6E"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0999" o:spid="_x0000_s1084"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">
                  <v:imagedata r:id="rId84" o:title="Brainstorming "/>
                </v:shape>
                <w10:anchorlock/>
              </v:group>
            </w:pict>
          </mc:Fallback>
        </mc:AlternateContent>
      </w:r>
    </w:p>
    <w:p w14:paraId="397CCDAB" w14:textId="549EF86F" w:rsidR="00D0278B" w:rsidRDefault="00D0278B" w:rsidP="00D0278B">
      <w:pPr>
        <w:rPr>
          <w:rtl/>
        </w:rPr>
      </w:pPr>
      <w:r w:rsidRPr="00E67690">
        <w:rPr>
          <w:noProof/>
          <w:sz w:val="34"/>
        </w:rPr>
        <w:drawing>
          <wp:anchor distT="0" distB="0" distL="114300" distR="114300" simplePos="0" relativeHeight="252806144" behindDoc="0" locked="0" layoutInCell="1" allowOverlap="1" wp14:anchorId="0733276D" wp14:editId="507C3DF7">
            <wp:simplePos x="0" y="0"/>
            <wp:positionH relativeFrom="margin">
              <wp:align>right</wp:align>
            </wp:positionH>
            <wp:positionV relativeFrom="paragraph">
              <wp:posOffset>11801</wp:posOffset>
            </wp:positionV>
            <wp:extent cx="457200" cy="457200"/>
            <wp:effectExtent l="0" t="0" r="0" b="0"/>
            <wp:wrapSquare wrapText="bothSides"/>
            <wp:docPr id="619261000" name="Picture 619261000"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86" w:history="1">
        <w:r w:rsidRPr="00B37ED3">
          <w:rPr>
            <w:rStyle w:val="Hyperlink"/>
            <w:rFonts w:hint="cs"/>
            <w:sz w:val="34"/>
            <w:rtl/>
          </w:rPr>
          <w:t>السؤال:</w:t>
        </w:r>
      </w:hyperlink>
      <w:r w:rsidRPr="00E67690">
        <w:rPr>
          <w:rFonts w:hint="cs"/>
          <w:sz w:val="34"/>
          <w:rtl/>
        </w:rPr>
        <w:t xml:space="preserve"> </w:t>
      </w:r>
      <w:r>
        <w:rPr>
          <w:rFonts w:hint="cs"/>
          <w:rtl/>
        </w:rPr>
        <w:t>"</w:t>
      </w:r>
      <w:r w:rsidRPr="00E7423B">
        <w:rPr>
          <w:rtl/>
        </w:rPr>
        <w:t>برأيك، لماذا ينجح شخص ما في الوصول لمراتب عليا في وقت قياسي بينما يظلّ آخر في نفس منصبه لسنوات رغم امتلاكهما لنفس المؤهّلات؟"</w:t>
      </w:r>
    </w:p>
    <w:p w14:paraId="03EADCC9" w14:textId="77777777" w:rsidR="00D0278B" w:rsidRDefault="00D0278B" w:rsidP="00D0278B">
      <w:pPr>
        <w:spacing w:line="360" w:lineRule="auto"/>
        <w:rPr>
          <w:color w:val="168489"/>
          <w:rtl/>
        </w:rPr>
      </w:pPr>
      <w:r>
        <w:rPr>
          <w:noProof/>
        </w:rPr>
        <w:drawing>
          <wp:anchor distT="0" distB="0" distL="114300" distR="114300" simplePos="0" relativeHeight="252808192" behindDoc="0" locked="0" layoutInCell="1" allowOverlap="1" wp14:anchorId="4961FD81" wp14:editId="4F47105C">
            <wp:simplePos x="0" y="0"/>
            <wp:positionH relativeFrom="margin">
              <wp:align>right</wp:align>
            </wp:positionH>
            <wp:positionV relativeFrom="paragraph">
              <wp:posOffset>341630</wp:posOffset>
            </wp:positionV>
            <wp:extent cx="361315" cy="361315"/>
            <wp:effectExtent l="0" t="0" r="635" b="635"/>
            <wp:wrapSquare wrapText="bothSides"/>
            <wp:docPr id="1608693025" name="Picture 160869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6424BF51" w14:textId="77777777" w:rsidR="00D0278B" w:rsidRPr="006B1C71" w:rsidRDefault="00D0278B" w:rsidP="00D0278B">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70CC7E62" w14:textId="77777777" w:rsidR="00D0278B" w:rsidRDefault="00D0278B" w:rsidP="00D0278B">
      <w:pPr>
        <w:rPr>
          <w:color w:val="168489"/>
        </w:rPr>
      </w:pPr>
      <w:r>
        <w:rPr>
          <w:noProof/>
        </w:rPr>
        <w:drawing>
          <wp:anchor distT="0" distB="0" distL="114300" distR="114300" simplePos="0" relativeHeight="252807168" behindDoc="0" locked="0" layoutInCell="1" allowOverlap="1" wp14:anchorId="744B72BC" wp14:editId="0D7D83EC">
            <wp:simplePos x="0" y="0"/>
            <wp:positionH relativeFrom="margin">
              <wp:align>right</wp:align>
            </wp:positionH>
            <wp:positionV relativeFrom="paragraph">
              <wp:posOffset>106680</wp:posOffset>
            </wp:positionV>
            <wp:extent cx="439420" cy="439420"/>
            <wp:effectExtent l="0" t="0" r="0" b="0"/>
            <wp:wrapSquare wrapText="bothSides"/>
            <wp:docPr id="619261002" name="Picture 619261002"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196E62" w14:textId="77777777" w:rsidR="00D0278B" w:rsidRPr="004A69A2" w:rsidRDefault="00D0278B" w:rsidP="00D0278B">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45297D73" w14:textId="77777777" w:rsidR="00D0278B" w:rsidRPr="00E7423B" w:rsidRDefault="00D0278B" w:rsidP="00D0278B">
      <w:pPr>
        <w:rPr>
          <w:rtl/>
        </w:rPr>
      </w:pPr>
      <w:r w:rsidRPr="00E7423B">
        <w:rPr>
          <w:rtl/>
        </w:rPr>
        <w:t>- التخطيط الاستراتيجي للمسار المهني والرؤية الواضحة للأهداف.</w:t>
      </w:r>
    </w:p>
    <w:p w14:paraId="63BE7E77" w14:textId="77777777" w:rsidR="00D0278B" w:rsidRPr="00E7423B" w:rsidRDefault="00D0278B" w:rsidP="00D0278B">
      <w:pPr>
        <w:rPr>
          <w:rtl/>
        </w:rPr>
      </w:pPr>
      <w:r w:rsidRPr="00E7423B">
        <w:rPr>
          <w:rtl/>
        </w:rPr>
        <w:t>- المهارات الناعمة مثل التواصل الفعّال والذكاء العاطفي.</w:t>
      </w:r>
    </w:p>
    <w:p w14:paraId="1E068555" w14:textId="77777777" w:rsidR="00D0278B" w:rsidRPr="00E7423B" w:rsidRDefault="00D0278B" w:rsidP="00D0278B">
      <w:pPr>
        <w:rPr>
          <w:rtl/>
        </w:rPr>
      </w:pPr>
      <w:r w:rsidRPr="00E7423B">
        <w:rPr>
          <w:rtl/>
        </w:rPr>
        <w:t>- بناء شبكة علاقات مهنية قويّة والتواصل مع صنّاع القرار.</w:t>
      </w:r>
    </w:p>
    <w:p w14:paraId="7B35C925" w14:textId="77777777" w:rsidR="00D0278B" w:rsidRPr="00E7423B" w:rsidRDefault="00D0278B" w:rsidP="00D0278B">
      <w:pPr>
        <w:rPr>
          <w:rtl/>
        </w:rPr>
      </w:pPr>
      <w:r w:rsidRPr="00E7423B">
        <w:rPr>
          <w:rtl/>
        </w:rPr>
        <w:t>- المبادرة واغتنام الفرص بدلاً من انتظار التكليف.</w:t>
      </w:r>
    </w:p>
    <w:p w14:paraId="59728448" w14:textId="77777777" w:rsidR="00D0278B" w:rsidRPr="00E7423B" w:rsidRDefault="00D0278B" w:rsidP="00D0278B">
      <w:pPr>
        <w:rPr>
          <w:rtl/>
        </w:rPr>
      </w:pPr>
      <w:r w:rsidRPr="00E7423B">
        <w:rPr>
          <w:rtl/>
        </w:rPr>
        <w:t>- التعلّم المستمرّ وتطوير المهارات التقنية والمهنية.</w:t>
      </w:r>
    </w:p>
    <w:p w14:paraId="1949911B" w14:textId="77777777" w:rsidR="00D0278B" w:rsidRPr="00E7423B" w:rsidRDefault="00D0278B" w:rsidP="00D0278B">
      <w:pPr>
        <w:rPr>
          <w:rtl/>
        </w:rPr>
      </w:pPr>
      <w:r w:rsidRPr="00E7423B">
        <w:rPr>
          <w:rtl/>
        </w:rPr>
        <w:t>- الظهور والبروز المهني (</w:t>
      </w:r>
      <w:r w:rsidRPr="00E7423B">
        <w:t>Visibility</w:t>
      </w:r>
      <w:r w:rsidRPr="00E7423B">
        <w:rPr>
          <w:rtl/>
        </w:rPr>
        <w:t>) وتسويق الإنجازات.</w:t>
      </w:r>
    </w:p>
    <w:p w14:paraId="36506F35" w14:textId="77777777" w:rsidR="00D0278B" w:rsidRPr="00E7423B" w:rsidRDefault="00D0278B" w:rsidP="00D0278B">
      <w:pPr>
        <w:rPr>
          <w:rtl/>
        </w:rPr>
      </w:pPr>
      <w:r w:rsidRPr="00E7423B">
        <w:rPr>
          <w:rtl/>
        </w:rPr>
        <w:t>- التكيّف مع التغييرات وسرعة استيعاب متطلّبات سوق العمل المتغيّرة.</w:t>
      </w:r>
    </w:p>
    <w:p w14:paraId="46C71926" w14:textId="77777777" w:rsidR="00D0278B" w:rsidRPr="00E7423B" w:rsidRDefault="00D0278B" w:rsidP="00D0278B">
      <w:pPr>
        <w:rPr>
          <w:rtl/>
        </w:rPr>
      </w:pPr>
      <w:r w:rsidRPr="00E7423B">
        <w:rPr>
          <w:rtl/>
        </w:rPr>
        <w:t>- القدرة على اتّخاذ مخاطرات محسوبة والخروج من منطقة الراحة.</w:t>
      </w:r>
    </w:p>
    <w:p w14:paraId="5185922D" w14:textId="77777777" w:rsidR="00D0278B" w:rsidRDefault="00D0278B" w:rsidP="00D0278B">
      <w:pPr>
        <w:jc w:val="center"/>
        <w:rPr>
          <w:noProof/>
          <w:rtl/>
        </w:rPr>
      </w:pPr>
    </w:p>
    <w:p w14:paraId="0C45BA2B" w14:textId="77777777" w:rsidR="00D0278B" w:rsidRPr="0042208F" w:rsidRDefault="00D0278B" w:rsidP="00D0278B">
      <w:pPr>
        <w:jc w:val="center"/>
        <w:rPr>
          <w:rFonts w:ascii="Sakkal Majalla" w:hAnsi="Sakkal Majalla"/>
          <w:b/>
          <w:bCs/>
          <w:color w:val="FF0000"/>
          <w:sz w:val="32"/>
          <w:szCs w:val="32"/>
          <w:rtl/>
        </w:rPr>
      </w:pPr>
      <w:r>
        <w:rPr>
          <w:noProof/>
        </w:rPr>
        <w:drawing>
          <wp:inline distT="0" distB="0" distL="0" distR="0" wp14:anchorId="233A9E52" wp14:editId="1AD8825D">
            <wp:extent cx="1216025" cy="1216025"/>
            <wp:effectExtent l="0" t="0" r="0" b="0"/>
            <wp:docPr id="619261003" name="Picture 619261003"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1FADEAD3" w14:textId="77777777" w:rsidR="00D0278B" w:rsidRDefault="00D0278B" w:rsidP="00D0278B">
      <w:pPr>
        <w:spacing w:before="80" w:after="80" w:line="240" w:lineRule="auto"/>
        <w:jc w:val="center"/>
        <w:rPr>
          <w:rFonts w:ascii="Sakkal Majalla" w:hAnsi="Sakkal Majalla"/>
          <w:sz w:val="32"/>
          <w:szCs w:val="32"/>
          <w:rtl/>
        </w:rPr>
      </w:pPr>
    </w:p>
    <w:p w14:paraId="679F1AE1" w14:textId="77777777" w:rsidR="00D0278B" w:rsidRDefault="00D0278B" w:rsidP="00D0278B">
      <w:pPr>
        <w:jc w:val="center"/>
        <w:rPr>
          <w:rtl/>
        </w:rPr>
      </w:pPr>
    </w:p>
    <w:p w14:paraId="3ACFE69D" w14:textId="77777777" w:rsidR="00D0278B" w:rsidRDefault="00D0278B" w:rsidP="00D0278B">
      <w:pPr>
        <w:jc w:val="center"/>
        <w:rPr>
          <w:rtl/>
        </w:rPr>
      </w:pPr>
    </w:p>
    <w:p w14:paraId="630127DD" w14:textId="5900A721" w:rsidR="00D0278B" w:rsidRDefault="00B37ED3" w:rsidP="00D0278B">
      <w:pPr>
        <w:rPr>
          <w:rtl/>
        </w:rPr>
      </w:pPr>
      <w:r>
        <w:rPr>
          <w:noProof/>
        </w:rPr>
        <w:lastRenderedPageBreak/>
        <w:drawing>
          <wp:anchor distT="0" distB="0" distL="114300" distR="114300" simplePos="0" relativeHeight="252813312" behindDoc="0" locked="0" layoutInCell="1" allowOverlap="1" wp14:anchorId="41A3E0AB" wp14:editId="01F42CD7">
            <wp:simplePos x="0" y="0"/>
            <wp:positionH relativeFrom="margin">
              <wp:posOffset>-562933</wp:posOffset>
            </wp:positionH>
            <wp:positionV relativeFrom="paragraph">
              <wp:posOffset>998855</wp:posOffset>
            </wp:positionV>
            <wp:extent cx="1223010" cy="1223010"/>
            <wp:effectExtent l="0" t="0" r="0" b="0"/>
            <wp:wrapSquare wrapText="bothSides"/>
            <wp:docPr id="1088653235" name="Picture 1088653235"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oal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2A078C">
        <w:rPr>
          <w:rFonts w:ascii="Sakkal Majalla" w:hAnsi="Sakkal Majalla"/>
          <w:noProof/>
          <w:color w:val="002060"/>
          <w:sz w:val="34"/>
          <w:lang w:bidi="ar-SY"/>
        </w:rPr>
        <mc:AlternateContent>
          <mc:Choice Requires="wpg">
            <w:drawing>
              <wp:inline distT="0" distB="0" distL="0" distR="0" wp14:anchorId="41D6FC9C" wp14:editId="2DA7EEC4">
                <wp:extent cx="5731510" cy="895350"/>
                <wp:effectExtent l="0" t="0" r="21590" b="19050"/>
                <wp:docPr id="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 name="مجموعة 39"/>
                        <wpg:cNvGrpSpPr/>
                        <wpg:grpSpPr>
                          <a:xfrm>
                            <a:off x="0" y="0"/>
                            <a:ext cx="5731510" cy="895350"/>
                            <a:chOff x="0" y="0"/>
                            <a:chExt cx="5878196" cy="918845"/>
                          </a:xfrm>
                        </wpg:grpSpPr>
                        <wpg:grpSp>
                          <wpg:cNvPr id="11" name="مجموعة 40"/>
                          <wpg:cNvGrpSpPr/>
                          <wpg:grpSpPr>
                            <a:xfrm>
                              <a:off x="0" y="0"/>
                              <a:ext cx="5878196" cy="918845"/>
                              <a:chOff x="0" y="0"/>
                              <a:chExt cx="6240348" cy="919070"/>
                            </a:xfrm>
                          </wpg:grpSpPr>
                          <wpg:grpSp>
                            <wpg:cNvPr id="12" name="مجموعة 41"/>
                            <wpg:cNvGrpSpPr/>
                            <wpg:grpSpPr>
                              <a:xfrm>
                                <a:off x="0" y="169208"/>
                                <a:ext cx="5433072" cy="580613"/>
                                <a:chOff x="0" y="169208"/>
                                <a:chExt cx="5433072" cy="580613"/>
                              </a:xfrm>
                            </wpg:grpSpPr>
                            <wps:wsp>
                              <wps:cNvPr id="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6976"/>
                              <a:ext cx="4616071" cy="387740"/>
                            </a:xfrm>
                            <a:prstGeom prst="rect">
                              <a:avLst/>
                            </a:prstGeom>
                            <a:noFill/>
                          </wps:spPr>
                          <wps:txbx>
                            <w:txbxContent>
                              <w:p w14:paraId="71157CFF" w14:textId="6C7DCAD1" w:rsidR="00D0278B" w:rsidRPr="002E38F8" w:rsidRDefault="00D0278B" w:rsidP="00D0278B">
                                <w:pPr>
                                  <w:rPr>
                                    <w:rFonts w:eastAsia="Calibri" w:hAnsi="Adobe Arabic" w:cs="Adobe Arabic"/>
                                    <w:b/>
                                    <w:bCs/>
                                    <w:color w:val="FFFFFF" w:themeColor="background1"/>
                                    <w:kern w:val="24"/>
                                    <w:sz w:val="36"/>
                                    <w:szCs w:val="36"/>
                                    <w:lang w:bidi="ar-EG"/>
                                  </w:rPr>
                                </w:pPr>
                                <w:r w:rsidRPr="00D0278B">
                                  <w:rPr>
                                    <w:rFonts w:eastAsia="Calibri" w:hAnsi="Adobe Arabic" w:cs="Adobe Arabic"/>
                                    <w:b/>
                                    <w:bCs/>
                                    <w:color w:val="FFFFFF" w:themeColor="background1"/>
                                    <w:kern w:val="24"/>
                                    <w:sz w:val="36"/>
                                    <w:szCs w:val="36"/>
                                    <w:rtl/>
                                    <w:lang w:bidi="ar-EG"/>
                                  </w:rPr>
                                  <w:t>مفهوم التطوير الوظيفي وأهميته في بيئة العمل الحديثة</w:t>
                                </w:r>
                              </w:p>
                            </w:txbxContent>
                          </wps:txbx>
                          <wps:bodyPr wrap="square" rtlCol="1">
                            <a:spAutoFit/>
                          </wps:bodyPr>
                        </wps:wsp>
                      </wpg:grpSp>
                    </wpg:wgp>
                  </a:graphicData>
                </a:graphic>
              </wp:inline>
            </w:drawing>
          </mc:Choice>
          <mc:Fallback>
            <w:pict>
              <v:group w14:anchorId="41D6FC9C" id="مجموعة 11" o:spid="_x0000_s10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WuHJh9BwAAeh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0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">
                  <v:imagedata r:id="rId92" o:title=""/>
                </v:shape>
                <v:group id="مجموعة 39" o:spid="_x0000_s10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مجموعة 40" o:spid="_x0000_s10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مجموعة 41" o:spid="_x0000_s10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شكل حر 42" o:spid="_x0000_s10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" fillcolor="#168489" stroked="f" strokeweight="1pt">
                        <v:stroke joinstyle="miter"/>
                      </v:roundrect>
                    </v:group>
                    <v:oval id="شكل بيضاوي 44" o:spid="_x0000_s10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" filled="f" strokecolor="#a5a5a5 [2092]" strokeweight="1pt">
                      <v:stroke joinstyle="miter"/>
                    </v:oval>
                  </v:group>
                  <v:shape id="مربع نص 41" o:spid="_x0000_s109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71157CFF" w14:textId="6C7DCAD1" w:rsidR="00D0278B" w:rsidRPr="002E38F8" w:rsidRDefault="00D0278B" w:rsidP="00D0278B">
                          <w:pPr>
                            <w:rPr>
                              <w:rFonts w:eastAsia="Calibri" w:hAnsi="Adobe Arabic" w:cs="Adobe Arabic"/>
                              <w:b/>
                              <w:bCs/>
                              <w:color w:val="FFFFFF" w:themeColor="background1"/>
                              <w:kern w:val="24"/>
                              <w:sz w:val="36"/>
                              <w:szCs w:val="36"/>
                              <w:lang w:bidi="ar-EG"/>
                            </w:rPr>
                          </w:pPr>
                          <w:r w:rsidRPr="00D0278B">
                            <w:rPr>
                              <w:rFonts w:eastAsia="Calibri" w:hAnsi="Adobe Arabic" w:cs="Adobe Arabic"/>
                              <w:b/>
                              <w:bCs/>
                              <w:color w:val="FFFFFF" w:themeColor="background1"/>
                              <w:kern w:val="24"/>
                              <w:sz w:val="36"/>
                              <w:szCs w:val="36"/>
                              <w:rtl/>
                              <w:lang w:bidi="ar-EG"/>
                            </w:rPr>
                            <w:t>مفهوم التطوير الوظيفي وأهميته في بيئة العمل الحديثة</w:t>
                          </w:r>
                        </w:p>
                      </w:txbxContent>
                    </v:textbox>
                  </v:shape>
                </v:group>
                <w10:anchorlock/>
              </v:group>
            </w:pict>
          </mc:Fallback>
        </mc:AlternateContent>
      </w:r>
    </w:p>
    <w:p w14:paraId="006924B6" w14:textId="2E219292" w:rsidR="00D0278B" w:rsidRPr="00E7423B" w:rsidRDefault="00D0278B" w:rsidP="00D0278B">
      <w:pPr>
        <w:rPr>
          <w:rtl/>
        </w:rPr>
      </w:pPr>
      <w:r w:rsidRPr="00E7423B">
        <w:rPr>
          <w:b/>
          <w:bCs/>
          <w:rtl/>
        </w:rPr>
        <w:t>التطوير الوظيفي</w:t>
      </w:r>
      <w:r w:rsidRPr="00E7423B">
        <w:rPr>
          <w:rtl/>
        </w:rPr>
        <w:t xml:space="preserve"> هو عملية مستمرّة ومخطّطة لتحسين المهارات والكفاءات المهنية للفرد، بهدف تحقيق طموحاته المهنية وتعزيز قيمته في سوق العمل. وتشير الدراسات إلى أنّ 87% من جيل الألفية يعتبرون فرص التطوير المهني من أهم عوامل اختيار الوظيفة واستمرارهم فيها (وفقاً لدراسة أجرتها مؤسّسة </w:t>
      </w:r>
      <w:r w:rsidRPr="00E7423B">
        <w:t>Gallup</w:t>
      </w:r>
      <w:r w:rsidRPr="00E7423B">
        <w:rPr>
          <w:rtl/>
        </w:rPr>
        <w:t xml:space="preserve"> عام 2022).</w:t>
      </w:r>
      <w:r w:rsidR="00FC5C92" w:rsidRPr="00FC5C92">
        <w:t xml:space="preserve"> </w:t>
      </w:r>
    </w:p>
    <w:p w14:paraId="5CB1F8C3" w14:textId="7F284B65" w:rsidR="00D0278B" w:rsidRPr="00FC5C92" w:rsidRDefault="00B37ED3" w:rsidP="00FC5C92">
      <w:pPr>
        <w:pStyle w:val="ad"/>
        <w:rPr>
          <w:b w:val="0"/>
          <w:bCs/>
          <w:color w:val="168489"/>
          <w:rtl/>
        </w:rPr>
      </w:pPr>
      <w:hyperlink r:id="rId93" w:history="1">
        <w:r w:rsidR="00D0278B" w:rsidRPr="00B37ED3">
          <w:rPr>
            <w:rStyle w:val="Hyperlink"/>
            <w:b w:val="0"/>
            <w:bCs/>
            <w:rtl/>
          </w:rPr>
          <w:t>أهمية التطوير الوظيفي:</w:t>
        </w:r>
      </w:hyperlink>
    </w:p>
    <w:p w14:paraId="32A135D9" w14:textId="7CC28775" w:rsidR="00D0278B" w:rsidRPr="00E7423B" w:rsidRDefault="00FC5C92" w:rsidP="00D0278B">
      <w:pPr>
        <w:rPr>
          <w:rtl/>
        </w:rPr>
      </w:pPr>
      <w:r>
        <w:rPr>
          <w:noProof/>
        </w:rPr>
        <w:drawing>
          <wp:anchor distT="0" distB="0" distL="114300" distR="114300" simplePos="0" relativeHeight="252814336" behindDoc="0" locked="0" layoutInCell="1" allowOverlap="1" wp14:anchorId="5741B676" wp14:editId="4DD38D09">
            <wp:simplePos x="0" y="0"/>
            <wp:positionH relativeFrom="margin">
              <wp:align>left</wp:align>
            </wp:positionH>
            <wp:positionV relativeFrom="paragraph">
              <wp:posOffset>202654</wp:posOffset>
            </wp:positionV>
            <wp:extent cx="1223010" cy="1223010"/>
            <wp:effectExtent l="0" t="0" r="0" b="0"/>
            <wp:wrapSquare wrapText="bothSides"/>
            <wp:docPr id="1088653236" name="Picture 1088653236" descr="Career advanc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reer advancement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 يعزّز الرضا الوظيفي والالتزام المؤسسي.</w:t>
      </w:r>
      <w:r w:rsidRPr="00FC5C92">
        <w:t xml:space="preserve"> </w:t>
      </w:r>
    </w:p>
    <w:p w14:paraId="6D9B81FF" w14:textId="77777777" w:rsidR="00D0278B" w:rsidRPr="00E7423B" w:rsidRDefault="00D0278B" w:rsidP="00D0278B">
      <w:pPr>
        <w:rPr>
          <w:rtl/>
        </w:rPr>
      </w:pPr>
      <w:r w:rsidRPr="00E7423B">
        <w:rPr>
          <w:rtl/>
        </w:rPr>
        <w:t>- يساعد على مواكبة التطوّرات التكنولوجية والمتغيّرات المتسارعة.</w:t>
      </w:r>
    </w:p>
    <w:p w14:paraId="01D70E60" w14:textId="77777777" w:rsidR="00D0278B" w:rsidRPr="00E7423B" w:rsidRDefault="00D0278B" w:rsidP="00D0278B">
      <w:pPr>
        <w:rPr>
          <w:rtl/>
        </w:rPr>
      </w:pPr>
      <w:r w:rsidRPr="00E7423B">
        <w:rPr>
          <w:rtl/>
        </w:rPr>
        <w:t>- يزيد من القيمة السوقية للموظّف ويحسّن فرص التوظيف.</w:t>
      </w:r>
    </w:p>
    <w:p w14:paraId="324F1A5E" w14:textId="77777777" w:rsidR="00D0278B" w:rsidRPr="00E7423B" w:rsidRDefault="00D0278B" w:rsidP="00D0278B">
      <w:pPr>
        <w:rPr>
          <w:rtl/>
        </w:rPr>
      </w:pPr>
      <w:r w:rsidRPr="00E7423B">
        <w:rPr>
          <w:rtl/>
        </w:rPr>
        <w:t>- يساهم في تحقيق التوازن بين الطموحات الشخصية ومتطلّبات المؤسّسة.</w:t>
      </w:r>
    </w:p>
    <w:p w14:paraId="1FB36969" w14:textId="77777777" w:rsidR="00D0278B" w:rsidRPr="00E7423B" w:rsidRDefault="00D0278B" w:rsidP="00D0278B">
      <w:pPr>
        <w:rPr>
          <w:rtl/>
        </w:rPr>
      </w:pPr>
      <w:r w:rsidRPr="00E7423B">
        <w:rPr>
          <w:rtl/>
        </w:rPr>
        <w:t>- يمنح الموظّف شعوراً بالتحكّم في مساره المهني بدلاً من الانجراف مع الظروف.</w:t>
      </w:r>
    </w:p>
    <w:p w14:paraId="40DFA2C8" w14:textId="3EDE8679" w:rsidR="00D0278B" w:rsidRDefault="00D0278B" w:rsidP="00D0278B">
      <w:r w:rsidRPr="002A078C">
        <w:rPr>
          <w:rFonts w:ascii="Sakkal Majalla" w:hAnsi="Sakkal Majalla"/>
          <w:noProof/>
          <w:color w:val="002060"/>
          <w:sz w:val="34"/>
          <w:lang w:bidi="ar-SY"/>
        </w:rPr>
        <mc:AlternateContent>
          <mc:Choice Requires="wpg">
            <w:drawing>
              <wp:inline distT="0" distB="0" distL="0" distR="0" wp14:anchorId="79D9A021" wp14:editId="36B73639">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4"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 name="مربع نص 41"/>
                          <wps:cNvSpPr txBox="1"/>
                          <wps:spPr>
                            <a:xfrm>
                              <a:off x="204484" y="256976"/>
                              <a:ext cx="4616071" cy="387740"/>
                            </a:xfrm>
                            <a:prstGeom prst="rect">
                              <a:avLst/>
                            </a:prstGeom>
                            <a:noFill/>
                          </wps:spPr>
                          <wps:txbx>
                            <w:txbxContent>
                              <w:p w14:paraId="4ACD3E5E" w14:textId="60710C06"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الفرق بين الوظيفة والمسار المهني والتخطيط الوظيفي</w:t>
                                </w:r>
                              </w:p>
                            </w:txbxContent>
                          </wps:txbx>
                          <wps:bodyPr wrap="square" rtlCol="1">
                            <a:spAutoFit/>
                          </wps:bodyPr>
                        </wps:wsp>
                      </wpg:grpSp>
                    </wpg:wgp>
                  </a:graphicData>
                </a:graphic>
              </wp:inline>
            </w:drawing>
          </mc:Choice>
          <mc:Fallback>
            <w:pict>
              <v:group w14:anchorId="79D9A021" id="_x0000_s10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1MQXdwcAAHscAAAOAAAAZHJzL2Uyb0RvYy54bWzsWduO00YYvq/Ud7B8&#10;WQni8yFiFy1QUCVKV0BFe+k4TmLV9rjjySbLbaFCvAi0alXRlla8SfI2/f4Z23EOS7K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">
                <v:shape id="صورة 38" o:spid="_x0000_s109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">
                  <v:imagedata r:id="rId92" o:title=""/>
                </v:shape>
                <v:group id="مجموعة 39" o:spid="_x0000_s10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مجموعة 40" o:spid="_x0000_s10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مجموعة 41" o:spid="_x0000_s10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شكل حر 42" o:spid="_x0000_s10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" fillcolor="#168489" stroked="f" strokeweight="1pt">
                        <v:stroke joinstyle="miter"/>
                      </v:roundrect>
                    </v:group>
                    <v:oval id="شكل بيضاوي 44" o:spid="_x0000_s11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" filled="f" strokecolor="#a5a5a5 [2092]" strokeweight="1pt">
                      <v:stroke joinstyle="miter"/>
                    </v:oval>
                  </v:group>
                  <v:shape id="مربع نص 41" o:spid="_x0000_s110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4ACD3E5E" w14:textId="60710C06"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الفرق بين الوظيفة والمسار المهني والتخطيط الوظيفي</w:t>
                          </w:r>
                        </w:p>
                      </w:txbxContent>
                    </v:textbox>
                  </v:shape>
                </v:group>
                <w10:anchorlock/>
              </v:group>
            </w:pict>
          </mc:Fallback>
        </mc:AlternateContent>
      </w:r>
    </w:p>
    <w:p w14:paraId="2290FF93" w14:textId="525516AC" w:rsidR="00FC5C92" w:rsidRDefault="00FC5C92" w:rsidP="00FC5C92">
      <w:pPr>
        <w:rPr>
          <w:rtl/>
        </w:rPr>
      </w:pPr>
      <w:r w:rsidRPr="00FC5C92">
        <w:rPr>
          <w:noProof/>
        </w:rPr>
        <mc:AlternateContent>
          <mc:Choice Requires="wpg">
            <w:drawing>
              <wp:inline distT="0" distB="0" distL="0" distR="0" wp14:anchorId="2553B46E" wp14:editId="4627FD74">
                <wp:extent cx="5725869" cy="2727625"/>
                <wp:effectExtent l="19050" t="19050" r="27305" b="0"/>
                <wp:docPr id="1088653237" name="Group 20"/>
                <wp:cNvGraphicFramePr/>
                <a:graphic xmlns:a="http://schemas.openxmlformats.org/drawingml/2006/main">
                  <a:graphicData uri="http://schemas.microsoft.com/office/word/2010/wordprocessingGroup">
                    <wpg:wgp>
                      <wpg:cNvGrpSpPr/>
                      <wpg:grpSpPr>
                        <a:xfrm>
                          <a:off x="0" y="0"/>
                          <a:ext cx="5725869" cy="2727625"/>
                          <a:chOff x="0" y="0"/>
                          <a:chExt cx="5522972" cy="2631417"/>
                        </a:xfrm>
                      </wpg:grpSpPr>
                      <wpg:grpSp>
                        <wpg:cNvPr id="1088653238" name="Group 1088653238"/>
                        <wpg:cNvGrpSpPr/>
                        <wpg:grpSpPr>
                          <a:xfrm>
                            <a:off x="0" y="0"/>
                            <a:ext cx="1582258" cy="2631417"/>
                            <a:chOff x="0" y="0"/>
                            <a:chExt cx="1582258" cy="2631417"/>
                          </a:xfrm>
                        </wpg:grpSpPr>
                        <wps:wsp>
                          <wps:cNvPr id="1088653239" name="Rectangle: Rounded Corners 1088653239"/>
                          <wps:cNvSpPr/>
                          <wps:spPr>
                            <a:xfrm>
                              <a:off x="1" y="888557"/>
                              <a:ext cx="1582257" cy="174286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8653240" name="Oval 1088653240"/>
                          <wps:cNvSpPr/>
                          <wps:spPr>
                            <a:xfrm>
                              <a:off x="0" y="0"/>
                              <a:ext cx="1569774" cy="1569774"/>
                            </a:xfrm>
                            <a:prstGeom prst="ellipse">
                              <a:avLst/>
                            </a:prstGeom>
                            <a:solidFill>
                              <a:srgbClr val="168489"/>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088653241" name="Group 1088653241"/>
                        <wpg:cNvGrpSpPr/>
                        <wpg:grpSpPr>
                          <a:xfrm>
                            <a:off x="1970357" y="0"/>
                            <a:ext cx="1582258" cy="2631417"/>
                            <a:chOff x="1970357" y="0"/>
                            <a:chExt cx="1582258" cy="2631417"/>
                          </a:xfrm>
                        </wpg:grpSpPr>
                        <wps:wsp>
                          <wps:cNvPr id="1088653242" name="Rectangle: Rounded Corners 1088653242"/>
                          <wps:cNvSpPr/>
                          <wps:spPr>
                            <a:xfrm>
                              <a:off x="1970358" y="888557"/>
                              <a:ext cx="1582257" cy="174286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8653243" name="Oval 1088653243"/>
                          <wps:cNvSpPr/>
                          <wps:spPr>
                            <a:xfrm>
                              <a:off x="1970357" y="0"/>
                              <a:ext cx="1569774" cy="1569774"/>
                            </a:xfrm>
                            <a:prstGeom prst="ellipse">
                              <a:avLst/>
                            </a:prstGeom>
                            <a:solidFill>
                              <a:srgbClr val="2E75B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088653244" name="Group 1088653244"/>
                        <wpg:cNvGrpSpPr/>
                        <wpg:grpSpPr>
                          <a:xfrm>
                            <a:off x="3940714" y="0"/>
                            <a:ext cx="1582258" cy="2631417"/>
                            <a:chOff x="3940714" y="0"/>
                            <a:chExt cx="1582258" cy="2631417"/>
                          </a:xfrm>
                        </wpg:grpSpPr>
                        <wps:wsp>
                          <wps:cNvPr id="1088653245" name="Rectangle: Rounded Corners 1088653245"/>
                          <wps:cNvSpPr/>
                          <wps:spPr>
                            <a:xfrm>
                              <a:off x="3940715" y="888557"/>
                              <a:ext cx="1582257" cy="174286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8653246" name="Oval 1088653246"/>
                          <wps:cNvSpPr/>
                          <wps:spPr>
                            <a:xfrm>
                              <a:off x="3940714" y="0"/>
                              <a:ext cx="1569774" cy="1569774"/>
                            </a:xfrm>
                            <a:prstGeom prst="ellipse">
                              <a:avLst/>
                            </a:prstGeom>
                            <a:solidFill>
                              <a:srgbClr val="FFD36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88653247" name="مربع نص 166"/>
                        <wps:cNvSpPr txBox="1"/>
                        <wps:spPr>
                          <a:xfrm>
                            <a:off x="193876" y="1740722"/>
                            <a:ext cx="1194506" cy="674313"/>
                          </a:xfrm>
                          <a:prstGeom prst="rect">
                            <a:avLst/>
                          </a:prstGeom>
                        </wps:spPr>
                        <wps:txbx>
                          <w:txbxContent>
                            <w:p w14:paraId="1F7E4092" w14:textId="491FFEB2"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التخطيط الوظيفي</w:t>
                              </w:r>
                            </w:p>
                          </w:txbxContent>
                        </wps:txbx>
                        <wps:bodyPr wrap="square" rtlCol="1">
                          <a:noAutofit/>
                        </wps:bodyPr>
                      </wps:wsp>
                      <wps:wsp>
                        <wps:cNvPr id="1024" name="مربع نص 166"/>
                        <wps:cNvSpPr txBox="1"/>
                        <wps:spPr>
                          <a:xfrm>
                            <a:off x="2164205" y="1863621"/>
                            <a:ext cx="1194506" cy="415687"/>
                          </a:xfrm>
                          <a:prstGeom prst="rect">
                            <a:avLst/>
                          </a:prstGeom>
                        </wps:spPr>
                        <wps:txbx>
                          <w:txbxContent>
                            <w:p w14:paraId="497FDB42" w14:textId="18E993CC"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المسار المهني</w:t>
                              </w:r>
                            </w:p>
                          </w:txbxContent>
                        </wps:txbx>
                        <wps:bodyPr wrap="square" rtlCol="1">
                          <a:noAutofit/>
                        </wps:bodyPr>
                      </wps:wsp>
                      <wps:wsp>
                        <wps:cNvPr id="1025" name="مربع نص 166"/>
                        <wps:cNvSpPr txBox="1"/>
                        <wps:spPr>
                          <a:xfrm>
                            <a:off x="4090209" y="1863617"/>
                            <a:ext cx="1194506" cy="365504"/>
                          </a:xfrm>
                          <a:prstGeom prst="rect">
                            <a:avLst/>
                          </a:prstGeom>
                        </wps:spPr>
                        <wps:txbx>
                          <w:txbxContent>
                            <w:p w14:paraId="490B51FC" w14:textId="0D1D1BC1"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الوظيفة</w:t>
                              </w:r>
                            </w:p>
                          </w:txbxContent>
                        </wps:txbx>
                        <wps:bodyPr wrap="square" rtlCol="1">
                          <a:noAutofit/>
                        </wps:bodyPr>
                      </wps:wsp>
                      <pic:pic xmlns:pic="http://schemas.openxmlformats.org/drawingml/2006/picture">
                        <pic:nvPicPr>
                          <pic:cNvPr id="1026" name="Picture 1026" descr="Businessman "/>
                          <pic:cNvPicPr>
                            <a:picLocks noChangeAspect="1" noChangeArrowheads="1"/>
                          </pic:cNvPicPr>
                        </pic:nvPicPr>
                        <pic:blipFill>
                          <a:blip r:embed="rId95">
                            <a:lum bright="70000" contrast="-70000"/>
                            <a:extLst>
                              <a:ext uri="{BEBA8EAE-BF5A-486C-A8C5-ECC9F3942E4B}">
                                <a14:imgProps xmlns:a14="http://schemas.microsoft.com/office/drawing/2010/main">
                                  <a14:imgLayer r:embed="rId9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4214528" y="221707"/>
                            <a:ext cx="1071970" cy="1071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7" name="Picture 1027" descr="Mentorship "/>
                          <pic:cNvPicPr>
                            <a:picLocks noChangeAspect="1" noChangeArrowheads="1"/>
                          </pic:cNvPicPr>
                        </pic:nvPicPr>
                        <pic:blipFill>
                          <a:blip r:embed="rId97">
                            <a:lum bright="70000" contrast="-70000"/>
                            <a:extLst>
                              <a:ext uri="{BEBA8EAE-BF5A-486C-A8C5-ECC9F3942E4B}">
                                <a14:imgProps xmlns:a14="http://schemas.microsoft.com/office/drawing/2010/main">
                                  <a14:imgLayer r:embed="rId9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181779" y="148092"/>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9" name="Picture 1029" descr="Career path "/>
                          <pic:cNvPicPr>
                            <a:picLocks noChangeAspect="1" noChangeArrowheads="1"/>
                          </pic:cNvPicPr>
                        </pic:nvPicPr>
                        <pic:blipFill>
                          <a:blip r:embed="rId99">
                            <a:lum bright="70000" contrast="-70000"/>
                            <a:extLst>
                              <a:ext uri="{BEBA8EAE-BF5A-486C-A8C5-ECC9F3942E4B}">
                                <a14:imgProps xmlns:a14="http://schemas.microsoft.com/office/drawing/2010/main">
                                  <a14:imgLayer r:embed="rId10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49030" y="148092"/>
                            <a:ext cx="1219200" cy="12192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553B46E" id="Group 20" o:spid="_x0000_s1103" style="width:450.85pt;height:214.75pt;mso-position-horizontal-relative:char;mso-position-vertical-relative:line" coordsize="55229,2631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">
                <v:group id="Group 1088653238" o:spid="_x0000_s1104" style="position:absolute;width:15822;height:26314"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">
                  <v:roundrect id="Rectangle: Rounded Corners 1088653239" o:spid="_x0000_s1105" style="position:absolute;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" fillcolor="#168489" stroked="f" strokeweight="1pt">
                    <v:stroke joinstyle="miter"/>
                  </v:roundrect>
                  <v:oval id="Oval 1088653240" o:spid="_x0000_s1106" style="position:absolute;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" fillcolor="#168489" strokecolor="white [3212]" strokeweight="4.5pt">
                    <v:stroke joinstyle="miter"/>
                  </v:oval>
                </v:group>
                <v:group id="Group 1088653241" o:spid="_x0000_s1107" style="position:absolute;left:19703;width:15823;height:26314" coordorigin="19703"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">
                  <v:roundrect id="Rectangle: Rounded Corners 1088653242" o:spid="_x0000_s1108" style="position:absolute;left:19703;top:8885;width:15823;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" fillcolor="#2e75b6" stroked="f" strokeweight="1pt">
                    <v:stroke joinstyle="miter"/>
                  </v:roundrect>
                  <v:oval id="Oval 1088653243" o:spid="_x0000_s1109" style="position:absolute;left:19703;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" fillcolor="#2e75b6" strokecolor="white [3212]" strokeweight="4.5pt">
                    <v:stroke joinstyle="miter"/>
                  </v:oval>
                </v:group>
                <v:group id="Group 1088653244" o:spid="_x0000_s1110" style="position:absolute;left:39407;width:15822;height:26314" coordorigin="39407"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">
                  <v:roundrect id="Rectangle: Rounded Corners 1088653245" o:spid="_x0000_s1111" style="position:absolute;left:39407;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" fillcolor="#ffd366" stroked="f" strokeweight="1pt">
                    <v:stroke joinstyle="miter"/>
                  </v:roundrect>
                  <v:oval id="Oval 1088653246" o:spid="_x0000_s1112" style="position:absolute;left:39407;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" fillcolor="#ffd366" strokecolor="white [3212]" strokeweight="4.5pt">
                    <v:stroke joinstyle="miter"/>
                  </v:oval>
                </v:group>
                <v:shape id="مربع نص 166" o:spid="_x0000_s1113" type="#_x0000_t202" style="position:absolute;left:1938;top:17407;width:1194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" filled="f" stroked="f">
                  <v:textbox>
                    <w:txbxContent>
                      <w:p w14:paraId="1F7E4092" w14:textId="491FFEB2"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التخطيط الوظيفي</w:t>
                        </w:r>
                      </w:p>
                    </w:txbxContent>
                  </v:textbox>
                </v:shape>
                <v:shape id="مربع نص 166" o:spid="_x0000_s1114" type="#_x0000_t202" style="position:absolute;left:21642;top:18636;width:11945;height:4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" filled="f" stroked="f">
                  <v:textbox>
                    <w:txbxContent>
                      <w:p w14:paraId="497FDB42" w14:textId="18E993CC"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المسار المهني</w:t>
                        </w:r>
                      </w:p>
                    </w:txbxContent>
                  </v:textbox>
                </v:shape>
                <v:shape id="مربع نص 166" o:spid="_x0000_s1115" type="#_x0000_t202" style="position:absolute;left:40902;top:18636;width:11945;height:3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" filled="f" stroked="f">
                  <v:textbox>
                    <w:txbxContent>
                      <w:p w14:paraId="490B51FC" w14:textId="0D1D1BC1"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الوظيفة</w:t>
                        </w:r>
                      </w:p>
                    </w:txbxContent>
                  </v:textbox>
                </v:shape>
                <v:shape id="Picture 1026" o:spid="_x0000_s1116" type="#_x0000_t75" alt="Businessman " style="position:absolute;left:42145;top:2217;width:10719;height:10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">
                  <v:imagedata r:id="rId101" o:title="Businessman " gain="19661f" blacklevel="22938f"/>
                </v:shape>
                <v:shape id="Picture 1027" o:spid="_x0000_s1117" type="#_x0000_t75" alt="Mentorship " style="position:absolute;left:21817;top:1480;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">
                  <v:imagedata r:id="rId102" o:title="Mentorship " gain="19661f" blacklevel="22938f"/>
                </v:shape>
                <v:shape id="Picture 1029" o:spid="_x0000_s1118" type="#_x0000_t75" alt="Career path " style="position:absolute;left:1490;top:1480;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">
                  <v:imagedata r:id="rId103" o:title="Career path " gain="19661f" blacklevel="22938f"/>
                </v:shape>
                <w10:anchorlock/>
              </v:group>
            </w:pict>
          </mc:Fallback>
        </mc:AlternateContent>
      </w:r>
    </w:p>
    <w:p w14:paraId="3DB6CE0D" w14:textId="77777777" w:rsidR="00D0278B" w:rsidRPr="00E7423B" w:rsidRDefault="00D0278B" w:rsidP="00D0278B">
      <w:pPr>
        <w:rPr>
          <w:rtl/>
        </w:rPr>
      </w:pPr>
      <w:r w:rsidRPr="00FC5C92">
        <w:rPr>
          <w:b/>
          <w:bCs/>
          <w:color w:val="168489"/>
          <w:rtl/>
        </w:rPr>
        <w:t>الوظيفة (</w:t>
      </w:r>
      <w:r w:rsidRPr="00FC5C92">
        <w:rPr>
          <w:b/>
          <w:bCs/>
          <w:color w:val="168489"/>
        </w:rPr>
        <w:t>Job</w:t>
      </w:r>
      <w:r w:rsidRPr="00FC5C92">
        <w:rPr>
          <w:b/>
          <w:bCs/>
          <w:color w:val="168489"/>
          <w:rtl/>
        </w:rPr>
        <w:t>):</w:t>
      </w:r>
      <w:r w:rsidRPr="00FC5C92">
        <w:rPr>
          <w:color w:val="168489"/>
          <w:rtl/>
        </w:rPr>
        <w:t xml:space="preserve"> </w:t>
      </w:r>
      <w:r w:rsidRPr="00E7423B">
        <w:rPr>
          <w:rtl/>
        </w:rPr>
        <w:t>هي مجموعة المهام والمسؤوليات التي يؤدّيها الفرد مقابل أجر في منظّمة معيّنة. وهي تمثّل المحطّة الحالية في رحلة الفرد المهنية.</w:t>
      </w:r>
    </w:p>
    <w:p w14:paraId="290B9108" w14:textId="77777777" w:rsidR="00D0278B" w:rsidRPr="00E7423B" w:rsidRDefault="00D0278B" w:rsidP="00D0278B">
      <w:pPr>
        <w:rPr>
          <w:rtl/>
        </w:rPr>
      </w:pPr>
      <w:r w:rsidRPr="00FC5C92">
        <w:rPr>
          <w:b/>
          <w:bCs/>
          <w:color w:val="168489"/>
          <w:rtl/>
        </w:rPr>
        <w:lastRenderedPageBreak/>
        <w:t>المسار المهني (</w:t>
      </w:r>
      <w:r w:rsidRPr="00FC5C92">
        <w:rPr>
          <w:b/>
          <w:bCs/>
          <w:color w:val="168489"/>
        </w:rPr>
        <w:t>Career</w:t>
      </w:r>
      <w:r w:rsidRPr="00FC5C92">
        <w:rPr>
          <w:b/>
          <w:bCs/>
          <w:color w:val="168489"/>
          <w:rtl/>
        </w:rPr>
        <w:t>):</w:t>
      </w:r>
      <w:r w:rsidRPr="00E7423B">
        <w:rPr>
          <w:rtl/>
        </w:rPr>
        <w:t xml:space="preserve"> هو سلسلة مترابطة من التجارب والخبرات والمناصب التي يشغلها الفرد خلال حياته العملية. ويشمل نموّه المهني، وتطوّر مهاراته، واتّجاهات تقدّمه الوظيفي على المدى الطويل.</w:t>
      </w:r>
    </w:p>
    <w:p w14:paraId="3BC79E3F" w14:textId="77777777" w:rsidR="00D0278B" w:rsidRPr="00E7423B" w:rsidRDefault="00D0278B" w:rsidP="00D0278B">
      <w:pPr>
        <w:rPr>
          <w:rtl/>
        </w:rPr>
      </w:pPr>
      <w:r w:rsidRPr="00FC5C92">
        <w:rPr>
          <w:b/>
          <w:bCs/>
          <w:color w:val="168489"/>
          <w:rtl/>
        </w:rPr>
        <w:t>التخطيط الوظيفي (</w:t>
      </w:r>
      <w:r w:rsidRPr="00FC5C92">
        <w:rPr>
          <w:b/>
          <w:bCs/>
          <w:color w:val="168489"/>
        </w:rPr>
        <w:t>Career Planning</w:t>
      </w:r>
      <w:r w:rsidRPr="00FC5C92">
        <w:rPr>
          <w:b/>
          <w:bCs/>
          <w:color w:val="168489"/>
          <w:rtl/>
        </w:rPr>
        <w:t>):</w:t>
      </w:r>
      <w:r w:rsidRPr="00E7423B">
        <w:rPr>
          <w:rtl/>
        </w:rPr>
        <w:t xml:space="preserve"> هو العملية المنهجية التي يحدّد من خلالها الفرد أهدافه المهنية ويضع خطّة واضحة المعالم لتحقيقها، مع مراعاة قدراته وميوله واحتياجات سوق العمل.</w:t>
      </w:r>
    </w:p>
    <w:p w14:paraId="740EB585" w14:textId="4D3CA255" w:rsidR="00D0278B" w:rsidRPr="00FC5C92" w:rsidRDefault="00FC5C92" w:rsidP="00FC5C92">
      <w:pPr>
        <w:pStyle w:val="ad"/>
        <w:rPr>
          <w:b w:val="0"/>
          <w:bCs/>
          <w:color w:val="168489"/>
          <w:rtl/>
        </w:rPr>
      </w:pPr>
      <w:r w:rsidRPr="00E42DAD">
        <w:rPr>
          <w:noProof/>
        </w:rPr>
        <mc:AlternateContent>
          <mc:Choice Requires="wpg">
            <w:drawing>
              <wp:anchor distT="0" distB="0" distL="114300" distR="114300" simplePos="0" relativeHeight="252816384" behindDoc="0" locked="0" layoutInCell="1" allowOverlap="1" wp14:anchorId="70377D4E" wp14:editId="2D41147F">
                <wp:simplePos x="0" y="0"/>
                <wp:positionH relativeFrom="column">
                  <wp:posOffset>4995545</wp:posOffset>
                </wp:positionH>
                <wp:positionV relativeFrom="paragraph">
                  <wp:posOffset>10603</wp:posOffset>
                </wp:positionV>
                <wp:extent cx="735965" cy="661670"/>
                <wp:effectExtent l="0" t="0" r="6985" b="5080"/>
                <wp:wrapSquare wrapText="bothSides"/>
                <wp:docPr id="124611622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246116230" name="Picture 1246116230" descr="Reference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46116231" name="Rectangle: Rounded Corners 124611623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757A09B" id="Group 20" o:spid="_x0000_s1026" style="position:absolute;margin-left:393.35pt;margin-top:.85pt;width:57.95pt;height:52.1pt;z-index:25281638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TxNz2kDAABV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124611623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">
                  <v:imagedata r:id="rId104" o:title="Reference "/>
                </v:shape>
                <v:roundrect id="Rectangle: Rounded Corners 124611623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" fillcolor="#168489" strokecolor="#168489" strokeweight="1pt">
                  <v:stroke joinstyle="miter"/>
                </v:roundrect>
                <w10:wrap type="square"/>
              </v:group>
            </w:pict>
          </mc:Fallback>
        </mc:AlternateContent>
      </w:r>
      <w:hyperlink r:id="rId105" w:history="1">
        <w:r w:rsidR="00D0278B" w:rsidRPr="00B37ED3">
          <w:rPr>
            <w:rStyle w:val="Hyperlink"/>
            <w:b w:val="0"/>
            <w:bCs/>
            <w:rtl/>
          </w:rPr>
          <w:t>مثال توضيحي:</w:t>
        </w:r>
      </w:hyperlink>
      <w:r w:rsidR="00D0278B" w:rsidRPr="00FC5C92">
        <w:rPr>
          <w:b w:val="0"/>
          <w:bCs/>
          <w:color w:val="168489"/>
          <w:rtl/>
        </w:rPr>
        <w:t xml:space="preserve"> </w:t>
      </w:r>
    </w:p>
    <w:p w14:paraId="735698F6" w14:textId="77777777" w:rsidR="00D0278B" w:rsidRPr="00E7423B" w:rsidRDefault="00D0278B" w:rsidP="00D0278B">
      <w:pPr>
        <w:rPr>
          <w:rtl/>
        </w:rPr>
      </w:pPr>
      <w:r w:rsidRPr="00E7423B">
        <w:rPr>
          <w:rtl/>
        </w:rPr>
        <w:t xml:space="preserve">سارة خرّيجة هندسة برمجيات، تعمل حالياً في وظيفة مبرمجة. لكن مسارها المهني يتضمّن التطوّر لتصبح مديرة مشاريع تقنية ثم مديرة تنفيذية للتكنولوجيا في المستقبل. أمّا تخطيطها الوظيفي فيشمل الحصول على شهادة إدارة المشاريع </w:t>
      </w:r>
      <w:r w:rsidRPr="00E7423B">
        <w:t>PMP</w:t>
      </w:r>
      <w:r w:rsidRPr="00E7423B">
        <w:rPr>
          <w:rtl/>
        </w:rPr>
        <w:t>، حضور دورات في القيادة، وبناء شبكة علاقات مع المدراء التنفيذيين في الصناعة.</w:t>
      </w:r>
    </w:p>
    <w:p w14:paraId="5C371A10" w14:textId="77777777" w:rsidR="00D0278B" w:rsidRDefault="00D0278B" w:rsidP="00D0278B"/>
    <w:p w14:paraId="4F8F7980" w14:textId="6F3DE646" w:rsidR="00FC5C92" w:rsidRDefault="00FC5C92" w:rsidP="00FC5C92">
      <w:pPr>
        <w:jc w:val="center"/>
        <w:rPr>
          <w:rtl/>
        </w:rPr>
      </w:pPr>
      <w:r>
        <w:rPr>
          <w:noProof/>
        </w:rPr>
        <w:drawing>
          <wp:inline distT="0" distB="0" distL="0" distR="0" wp14:anchorId="550D9D90" wp14:editId="267EF306">
            <wp:extent cx="1223010" cy="1223010"/>
            <wp:effectExtent l="0" t="0" r="0" b="0"/>
            <wp:docPr id="1031" name="Picture 1031" descr="Succession plan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uccession planning "/>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48EFCC07" w14:textId="658242EA" w:rsidR="00D0278B" w:rsidRPr="00FC5C92" w:rsidRDefault="00FC5C92" w:rsidP="00FC5C92">
      <w:pPr>
        <w:pStyle w:val="ad"/>
        <w:pageBreakBefore/>
        <w:rPr>
          <w:b w:val="0"/>
          <w:bCs/>
          <w:color w:val="168489"/>
          <w:rtl/>
        </w:rPr>
      </w:pPr>
      <w:r w:rsidRPr="00E42DAD">
        <w:rPr>
          <w:noProof/>
          <w:color w:val="1E3D6A"/>
        </w:rPr>
        <w:lastRenderedPageBreak/>
        <mc:AlternateContent>
          <mc:Choice Requires="wpg">
            <w:drawing>
              <wp:anchor distT="0" distB="0" distL="114300" distR="114300" simplePos="0" relativeHeight="252817408" behindDoc="0" locked="0" layoutInCell="1" allowOverlap="1" wp14:anchorId="514DE765" wp14:editId="2C538583">
                <wp:simplePos x="0" y="0"/>
                <wp:positionH relativeFrom="column">
                  <wp:posOffset>4954270</wp:posOffset>
                </wp:positionH>
                <wp:positionV relativeFrom="paragraph">
                  <wp:posOffset>0</wp:posOffset>
                </wp:positionV>
                <wp:extent cx="771525" cy="656590"/>
                <wp:effectExtent l="0" t="0" r="9525" b="0"/>
                <wp:wrapSquare wrapText="bothSides"/>
                <wp:docPr id="1032"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1033" name="Picture 1033"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34" name="Rectangle: Rounded Corners 1034"/>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726E60C" id="Group 23" o:spid="_x0000_s1026" style="position:absolute;margin-left:390.1pt;margin-top:0;width:60.75pt;height:51.7pt;z-index:252817408"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LI7fh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">
                <v:shape id="Picture 1033"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">
                  <v:imagedata r:id="rId107" o:title="Book "/>
                </v:shape>
                <v:roundrect id="Rectangle: Rounded Corners 103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" fillcolor="#168489" strokecolor="#168489" strokeweight="1pt">
                  <v:stroke joinstyle="miter"/>
                </v:roundrect>
                <w10:wrap type="square"/>
              </v:group>
            </w:pict>
          </mc:Fallback>
        </mc:AlternateContent>
      </w:r>
      <w:r w:rsidR="00D0278B" w:rsidRPr="00FC5C92">
        <w:rPr>
          <w:b w:val="0"/>
          <w:bCs/>
          <w:color w:val="168489"/>
          <w:rtl/>
        </w:rPr>
        <w:t xml:space="preserve">تمرين: </w:t>
      </w:r>
    </w:p>
    <w:p w14:paraId="3272F7D1" w14:textId="5E6E69C9" w:rsidR="00D0278B" w:rsidRPr="007A21E0" w:rsidRDefault="00B37ED3" w:rsidP="00D0278B">
      <w:pPr>
        <w:rPr>
          <w:rtl/>
        </w:rPr>
      </w:pPr>
      <w:hyperlink r:id="rId108" w:history="1">
        <w:r w:rsidR="00D0278B" w:rsidRPr="00B37ED3">
          <w:rPr>
            <w:rStyle w:val="Hyperlink"/>
            <w:b/>
            <w:bCs/>
            <w:rtl/>
          </w:rPr>
          <w:t>المطلوب</w:t>
        </w:r>
      </w:hyperlink>
      <w:r w:rsidR="00D0278B" w:rsidRPr="00FC5C92">
        <w:rPr>
          <w:b/>
          <w:bCs/>
          <w:color w:val="168489"/>
          <w:rtl/>
        </w:rPr>
        <w:t>:</w:t>
      </w:r>
      <w:r w:rsidR="00D0278B" w:rsidRPr="007A21E0">
        <w:rPr>
          <w:rtl/>
        </w:rPr>
        <w:t xml:space="preserve"> فكّر في الفجوة بين وضعك المهني الحالي والوضع الذي تطمح للوصول إليه بعد 5 سنوات. حدّد 3 فجوات رئيسية (مهارات، خبرات، شهادات) وكيفية سدّها.</w:t>
      </w:r>
    </w:p>
    <w:p w14:paraId="7F99ED81" w14:textId="77777777" w:rsidR="00D0278B" w:rsidRPr="00FC5C92" w:rsidRDefault="00D0278B" w:rsidP="00D0278B">
      <w:pPr>
        <w:rPr>
          <w:b/>
          <w:bCs/>
          <w:color w:val="168489"/>
          <w:rtl/>
        </w:rPr>
      </w:pPr>
      <w:r w:rsidRPr="00FC5C92">
        <w:rPr>
          <w:b/>
          <w:bCs/>
          <w:color w:val="168489"/>
          <w:rtl/>
        </w:rPr>
        <w:t>نموذج للحل:</w:t>
      </w:r>
    </w:p>
    <w:p w14:paraId="4F39733C" w14:textId="77777777" w:rsidR="00D0278B" w:rsidRPr="00FC5C92" w:rsidRDefault="00D0278B" w:rsidP="00D0278B">
      <w:pPr>
        <w:rPr>
          <w:b/>
          <w:bCs/>
          <w:rtl/>
        </w:rPr>
      </w:pPr>
      <w:r w:rsidRPr="00FC5C92">
        <w:rPr>
          <w:b/>
          <w:bCs/>
          <w:rtl/>
        </w:rPr>
        <w:t>1. الفجوة الأولى: نقص في مهارات إدارة الفرق.</w:t>
      </w:r>
    </w:p>
    <w:p w14:paraId="6A06AAEC" w14:textId="77777777" w:rsidR="00D0278B" w:rsidRPr="007A21E0" w:rsidRDefault="00D0278B" w:rsidP="00D0278B">
      <w:pPr>
        <w:rPr>
          <w:rtl/>
        </w:rPr>
      </w:pPr>
      <w:r w:rsidRPr="007A21E0">
        <w:rPr>
          <w:rtl/>
        </w:rPr>
        <w:t xml:space="preserve">   استراتيجية سدّ الفجوة: الالتحاق ببرنامج تدريبي في القيادة والإدارة + التطوّع لقيادة فريق في مشروع صغير داخل المؤسّسة.</w:t>
      </w:r>
    </w:p>
    <w:p w14:paraId="1CD80FAE" w14:textId="77777777" w:rsidR="00D0278B" w:rsidRPr="00FC5C92" w:rsidRDefault="00D0278B" w:rsidP="00D0278B">
      <w:pPr>
        <w:rPr>
          <w:b/>
          <w:bCs/>
          <w:rtl/>
        </w:rPr>
      </w:pPr>
      <w:r w:rsidRPr="00FC5C92">
        <w:rPr>
          <w:b/>
          <w:bCs/>
          <w:rtl/>
        </w:rPr>
        <w:t>2. الفجوة الثانية: عدم وجود خبرة دولية.</w:t>
      </w:r>
    </w:p>
    <w:p w14:paraId="27DE47ED" w14:textId="77777777" w:rsidR="00D0278B" w:rsidRPr="007A21E0" w:rsidRDefault="00D0278B" w:rsidP="00D0278B">
      <w:pPr>
        <w:rPr>
          <w:rtl/>
        </w:rPr>
      </w:pPr>
      <w:r w:rsidRPr="007A21E0">
        <w:rPr>
          <w:rtl/>
        </w:rPr>
        <w:t xml:space="preserve">   استراتيجية سدّ الفجوة: البحث عن فرصة انتداب لمشروع خارجي + المشاركة في مؤتمرات دولية في مجال التخصّص.</w:t>
      </w:r>
    </w:p>
    <w:p w14:paraId="157A0E0A" w14:textId="77777777" w:rsidR="00D0278B" w:rsidRPr="00FC5C92" w:rsidRDefault="00D0278B" w:rsidP="00D0278B">
      <w:pPr>
        <w:rPr>
          <w:b/>
          <w:bCs/>
          <w:rtl/>
        </w:rPr>
      </w:pPr>
      <w:r w:rsidRPr="00FC5C92">
        <w:rPr>
          <w:b/>
          <w:bCs/>
          <w:rtl/>
        </w:rPr>
        <w:t>3. الفجوة الثالثة: ضعف في المهارات التقنية المتقدّمة.</w:t>
      </w:r>
    </w:p>
    <w:p w14:paraId="06795F4B" w14:textId="77777777" w:rsidR="00D0278B" w:rsidRDefault="00D0278B" w:rsidP="00D0278B">
      <w:pPr>
        <w:rPr>
          <w:rtl/>
        </w:rPr>
      </w:pPr>
      <w:r w:rsidRPr="007A21E0">
        <w:rPr>
          <w:rtl/>
        </w:rPr>
        <w:t xml:space="preserve">   استراتيجية سدّ الفجوة: التسجيل في دورة متخصّصة + متابعة مشروع جانبي لتطبيق المهارات الجديدة.</w:t>
      </w:r>
    </w:p>
    <w:p w14:paraId="6B17FF05" w14:textId="77777777" w:rsidR="00D0278B" w:rsidRDefault="00D0278B" w:rsidP="00D0278B">
      <w:pPr>
        <w:rPr>
          <w:rtl/>
        </w:rPr>
      </w:pPr>
    </w:p>
    <w:p w14:paraId="03E953B5" w14:textId="77777777" w:rsidR="00D0278B" w:rsidRDefault="00D0278B" w:rsidP="00D0278B">
      <w:pPr>
        <w:rPr>
          <w:rtl/>
        </w:rPr>
      </w:pPr>
    </w:p>
    <w:p w14:paraId="240D92F6" w14:textId="37CBA350" w:rsidR="00D0278B" w:rsidRPr="007A21E0" w:rsidRDefault="00D0278B" w:rsidP="00D0278B">
      <w:pPr>
        <w:jc w:val="center"/>
        <w:rPr>
          <w:rtl/>
        </w:rPr>
      </w:pPr>
      <w:r w:rsidRPr="00F131A0">
        <w:rPr>
          <w:rFonts w:ascii="Sakkal Majalla" w:hAnsi="Sakkal Majalla"/>
          <w:noProof/>
          <w:sz w:val="34"/>
          <w:lang w:bidi="ar-SY"/>
        </w:rPr>
        <w:drawing>
          <wp:inline distT="0" distB="0" distL="0" distR="0" wp14:anchorId="1A44F388" wp14:editId="39882319">
            <wp:extent cx="1140394" cy="1060892"/>
            <wp:effectExtent l="0" t="0" r="3175" b="6350"/>
            <wp:docPr id="8415" name="Picture 8415"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78" cstate="print">
                      <a:duotone>
                        <a:schemeClr val="accent3">
                          <a:shade val="45000"/>
                          <a:satMod val="135000"/>
                        </a:schemeClr>
                        <a:prstClr val="white"/>
                      </a:duotone>
                      <a:extLst>
                        <a:ext uri="{BEBA8EAE-BF5A-486C-A8C5-ECC9F3942E4B}">
                          <a14:imgProps xmlns:a14="http://schemas.microsoft.com/office/drawing/2010/main">
                            <a14:imgLayer r:embed="rId7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7949628F" w14:textId="15081E65" w:rsidR="00D0278B" w:rsidRDefault="00D0278B" w:rsidP="00FC5C92">
      <w:pPr>
        <w:pageBreakBefore/>
        <w:rPr>
          <w:rtl/>
        </w:rPr>
      </w:pPr>
      <w:r w:rsidRPr="002A078C">
        <w:rPr>
          <w:rFonts w:ascii="Sakkal Majalla" w:hAnsi="Sakkal Majalla"/>
          <w:noProof/>
          <w:color w:val="002060"/>
          <w:sz w:val="34"/>
          <w:lang w:bidi="ar-SY"/>
        </w:rPr>
        <w:lastRenderedPageBreak/>
        <mc:AlternateContent>
          <mc:Choice Requires="wpg">
            <w:drawing>
              <wp:inline distT="0" distB="0" distL="0" distR="0" wp14:anchorId="7382BE7D" wp14:editId="3EE6DBB9">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6976"/>
                              <a:ext cx="4616071" cy="387740"/>
                            </a:xfrm>
                            <a:prstGeom prst="rect">
                              <a:avLst/>
                            </a:prstGeom>
                            <a:noFill/>
                          </wps:spPr>
                          <wps:txbx>
                            <w:txbxContent>
                              <w:p w14:paraId="598316A2" w14:textId="66B7CB0D"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تحليل الواقع الوظيفي الحالي باستخدام أدوات التقييم الذاتي</w:t>
                                </w:r>
                              </w:p>
                            </w:txbxContent>
                          </wps:txbx>
                          <wps:bodyPr wrap="square" rtlCol="1">
                            <a:spAutoFit/>
                          </wps:bodyPr>
                        </wps:wsp>
                      </wpg:grpSp>
                    </wpg:wgp>
                  </a:graphicData>
                </a:graphic>
              </wp:inline>
            </w:drawing>
          </mc:Choice>
          <mc:Fallback>
            <w:pict>
              <v:group w14:anchorId="7382BE7D" id="_x0000_s11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4PmfAcAAHscAAAOAAAAZHJzL2Uyb0RvYy54bWzsWduO00YYvq/Udxj5&#10;shLE50PELlqgoEqUroCK9tJxJolV2+OOJ5sst4UK8SLQqlVFW1rxJsnb9JsZ23EOuwmo0F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7OD5nwHAAB7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11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92" o:title=""/>
                </v:shape>
                <v:group id="مجموعة 39" o:spid="_x0000_s11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11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11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11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11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1127"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598316A2" w14:textId="66B7CB0D"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تحليل الواقع الوظيفي الحالي باستخدام أدوات التقييم الذاتي</w:t>
                          </w:r>
                        </w:p>
                      </w:txbxContent>
                    </v:textbox>
                  </v:shape>
                </v:group>
                <w10:anchorlock/>
              </v:group>
            </w:pict>
          </mc:Fallback>
        </mc:AlternateContent>
      </w:r>
    </w:p>
    <w:p w14:paraId="19FA453E" w14:textId="77777777" w:rsidR="00D0278B" w:rsidRDefault="00D0278B" w:rsidP="00D0278B">
      <w:pPr>
        <w:rPr>
          <w:rtl/>
        </w:rPr>
      </w:pPr>
      <w:r w:rsidRPr="007A21E0">
        <w:rPr>
          <w:rtl/>
        </w:rPr>
        <w:t>لتحليل واقعك الوظيفي بدقّة، يمكن استخدام عدة أدوات للتقييم الذاتي:</w:t>
      </w:r>
    </w:p>
    <w:p w14:paraId="556D8145" w14:textId="6E1A5557" w:rsidR="00FC5C92" w:rsidRDefault="00FC5C92" w:rsidP="00FC5C92">
      <w:pPr>
        <w:bidi w:val="0"/>
        <w:rPr>
          <w:rtl/>
        </w:rPr>
      </w:pPr>
      <w:r w:rsidRPr="00FC5C92">
        <w:rPr>
          <w:noProof/>
        </w:rPr>
        <mc:AlternateContent>
          <mc:Choice Requires="wpg">
            <w:drawing>
              <wp:inline distT="0" distB="0" distL="0" distR="0" wp14:anchorId="0348E365" wp14:editId="560CAA1C">
                <wp:extent cx="5699933" cy="2269114"/>
                <wp:effectExtent l="0" t="0" r="15240" b="17145"/>
                <wp:docPr id="1035" name="Group 6"/>
                <wp:cNvGraphicFramePr/>
                <a:graphic xmlns:a="http://schemas.openxmlformats.org/drawingml/2006/main">
                  <a:graphicData uri="http://schemas.microsoft.com/office/word/2010/wordprocessingGroup">
                    <wpg:wgp>
                      <wpg:cNvGrpSpPr/>
                      <wpg:grpSpPr>
                        <a:xfrm>
                          <a:off x="0" y="0"/>
                          <a:ext cx="5699933" cy="2269114"/>
                          <a:chOff x="0" y="0"/>
                          <a:chExt cx="5699933" cy="2269114"/>
                        </a:xfrm>
                      </wpg:grpSpPr>
                      <wpg:grpSp>
                        <wpg:cNvPr id="1037" name="Group 1037"/>
                        <wpg:cNvGrpSpPr/>
                        <wpg:grpSpPr>
                          <a:xfrm>
                            <a:off x="0" y="0"/>
                            <a:ext cx="1434886" cy="2269114"/>
                            <a:chOff x="0" y="0"/>
                            <a:chExt cx="1434886" cy="2269114"/>
                          </a:xfrm>
                        </wpg:grpSpPr>
                        <wps:wsp>
                          <wps:cNvPr id="1039" name="Rectangle: Rounded Corners 1039"/>
                          <wps:cNvSpPr/>
                          <wps:spPr>
                            <a:xfrm>
                              <a:off x="67942" y="105424"/>
                              <a:ext cx="1301555" cy="2058266"/>
                            </a:xfrm>
                            <a:prstGeom prst="roundRect">
                              <a:avLst>
                                <a:gd name="adj" fmla="val 50000"/>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1" name="Oval 1041"/>
                          <wps:cNvSpPr/>
                          <wps:spPr>
                            <a:xfrm>
                              <a:off x="373106"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2" name="Rectangle: Rounded Corners 1042"/>
                          <wps:cNvSpPr/>
                          <wps:spPr>
                            <a:xfrm>
                              <a:off x="0"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3" name="مربع نص 166"/>
                          <wps:cNvSpPr txBox="1"/>
                          <wps:spPr>
                            <a:xfrm>
                              <a:off x="200864" y="1110319"/>
                              <a:ext cx="1032514" cy="710629"/>
                            </a:xfrm>
                            <a:prstGeom prst="rect">
                              <a:avLst/>
                            </a:prstGeom>
                          </wps:spPr>
                          <wps:txbx>
                            <w:txbxContent>
                              <w:p w14:paraId="70C82759" w14:textId="51828950" w:rsidR="00FC5C92" w:rsidRDefault="00FC5C92" w:rsidP="00FC5C92">
                                <w:pPr>
                                  <w:jc w:val="center"/>
                                  <w:rPr>
                                    <w:rFonts w:ascii="Adobe Arabic" w:hAnsi="Adobe Arabic" w:cs="Adobe Arabic"/>
                                    <w:b/>
                                    <w:bCs/>
                                    <w:color w:val="FFFFFF" w:themeColor="background1"/>
                                    <w:kern w:val="24"/>
                                    <w:sz w:val="36"/>
                                    <w:szCs w:val="36"/>
                                  </w:rPr>
                                </w:pPr>
                                <w:r w:rsidRPr="00FC5C92">
                                  <w:rPr>
                                    <w:rFonts w:eastAsia="Calibri" w:hAnsi="Adobe Arabic" w:cs="Adobe Arabic"/>
                                    <w:b/>
                                    <w:bCs/>
                                    <w:color w:val="FFFFFF"/>
                                    <w:kern w:val="24"/>
                                    <w:sz w:val="36"/>
                                    <w:szCs w:val="36"/>
                                    <w:rtl/>
                                    <w:lang w:bidi="ar-EG"/>
                                  </w:rPr>
                                  <w:t>تحليل الميول المهنية</w:t>
                                </w:r>
                              </w:p>
                            </w:txbxContent>
                          </wps:txbx>
                          <wps:bodyPr wrap="square" rtlCol="1">
                            <a:noAutofit/>
                          </wps:bodyPr>
                        </wps:wsp>
                      </wpg:grpSp>
                      <wpg:grpSp>
                        <wpg:cNvPr id="1044" name="Group 1044"/>
                        <wpg:cNvGrpSpPr/>
                        <wpg:grpSpPr>
                          <a:xfrm>
                            <a:off x="4265047" y="0"/>
                            <a:ext cx="1434886" cy="2269114"/>
                            <a:chOff x="4265047" y="0"/>
                            <a:chExt cx="1434886" cy="2269114"/>
                          </a:xfrm>
                        </wpg:grpSpPr>
                        <wpg:grpSp>
                          <wpg:cNvPr id="1045" name="Group 1045"/>
                          <wpg:cNvGrpSpPr/>
                          <wpg:grpSpPr>
                            <a:xfrm>
                              <a:off x="4323346" y="105424"/>
                              <a:ext cx="1301555" cy="2058266"/>
                              <a:chOff x="4323346" y="105424"/>
                              <a:chExt cx="1301555" cy="2058266"/>
                            </a:xfrm>
                          </wpg:grpSpPr>
                          <wps:wsp>
                            <wps:cNvPr id="1046" name="Rectangle: Rounded Corners 1046"/>
                            <wps:cNvSpPr/>
                            <wps:spPr>
                              <a:xfrm>
                                <a:off x="4323346" y="105424"/>
                                <a:ext cx="1301555" cy="2058266"/>
                              </a:xfrm>
                              <a:prstGeom prst="roundRect">
                                <a:avLst>
                                  <a:gd name="adj" fmla="val 50000"/>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7" name="Oval 1047"/>
                            <wps:cNvSpPr/>
                            <wps:spPr>
                              <a:xfrm>
                                <a:off x="4628510"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48" name="Rectangle: Rounded Corners 1048"/>
                          <wps:cNvSpPr/>
                          <wps:spPr>
                            <a:xfrm>
                              <a:off x="4265047"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9" name="مربع نص 166"/>
                          <wps:cNvSpPr txBox="1"/>
                          <wps:spPr>
                            <a:xfrm>
                              <a:off x="4265792" y="1110446"/>
                              <a:ext cx="1363578" cy="710629"/>
                            </a:xfrm>
                            <a:prstGeom prst="rect">
                              <a:avLst/>
                            </a:prstGeom>
                          </wps:spPr>
                          <wps:txbx>
                            <w:txbxContent>
                              <w:p w14:paraId="499A83DB" w14:textId="53A6424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 xml:space="preserve">تحليل </w:t>
                                </w:r>
                                <w:r w:rsidRPr="00FC5C92">
                                  <w:rPr>
                                    <w:rFonts w:ascii="Adobe Arabic" w:hAnsi="Adobe Arabic" w:cs="Adobe Arabic"/>
                                    <w:b/>
                                    <w:bCs/>
                                    <w:color w:val="FFFFFF" w:themeColor="background1"/>
                                    <w:kern w:val="24"/>
                                    <w:sz w:val="36"/>
                                    <w:szCs w:val="36"/>
                                  </w:rPr>
                                  <w:t>SWOT</w:t>
                                </w:r>
                                <w:r w:rsidRPr="00FC5C92">
                                  <w:rPr>
                                    <w:rFonts w:ascii="Adobe Arabic" w:hAnsi="Adobe Arabic" w:cs="Adobe Arabic"/>
                                    <w:b/>
                                    <w:bCs/>
                                    <w:color w:val="FFFFFF" w:themeColor="background1"/>
                                    <w:kern w:val="24"/>
                                    <w:sz w:val="36"/>
                                    <w:szCs w:val="36"/>
                                    <w:rtl/>
                                  </w:rPr>
                                  <w:t xml:space="preserve"> الشخصي</w:t>
                                </w:r>
                              </w:p>
                            </w:txbxContent>
                          </wps:txbx>
                          <wps:bodyPr wrap="square" rtlCol="1">
                            <a:noAutofit/>
                          </wps:bodyPr>
                        </wps:wsp>
                      </wpg:grpSp>
                      <wpg:grpSp>
                        <wpg:cNvPr id="1050" name="Group 1050"/>
                        <wpg:cNvGrpSpPr/>
                        <wpg:grpSpPr>
                          <a:xfrm>
                            <a:off x="1421682" y="0"/>
                            <a:ext cx="1434886" cy="2269114"/>
                            <a:chOff x="1421682" y="0"/>
                            <a:chExt cx="1434886" cy="2269114"/>
                          </a:xfrm>
                        </wpg:grpSpPr>
                        <wpg:grpSp>
                          <wpg:cNvPr id="1051" name="Group 1051"/>
                          <wpg:cNvGrpSpPr/>
                          <wpg:grpSpPr>
                            <a:xfrm>
                              <a:off x="1486410" y="105424"/>
                              <a:ext cx="1301555" cy="2058266"/>
                              <a:chOff x="1486410" y="105424"/>
                              <a:chExt cx="1301555" cy="2058266"/>
                            </a:xfrm>
                          </wpg:grpSpPr>
                          <wps:wsp>
                            <wps:cNvPr id="1052" name="Rectangle: Rounded Corners 1052"/>
                            <wps:cNvSpPr/>
                            <wps:spPr>
                              <a:xfrm>
                                <a:off x="1486410" y="105424"/>
                                <a:ext cx="1301555" cy="2058266"/>
                              </a:xfrm>
                              <a:prstGeom prst="roundRect">
                                <a:avLst>
                                  <a:gd name="adj" fmla="val 50000"/>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3" name="Oval 1053"/>
                            <wps:cNvSpPr/>
                            <wps:spPr>
                              <a:xfrm>
                                <a:off x="1791574"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54" name="Rectangle: Rounded Corners 1054"/>
                          <wps:cNvSpPr/>
                          <wps:spPr>
                            <a:xfrm>
                              <a:off x="1421682"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5" name="مربع نص 166"/>
                          <wps:cNvSpPr txBox="1"/>
                          <wps:spPr>
                            <a:xfrm>
                              <a:off x="1445455" y="1237910"/>
                              <a:ext cx="1363578" cy="420769"/>
                            </a:xfrm>
                            <a:prstGeom prst="rect">
                              <a:avLst/>
                            </a:prstGeom>
                          </wps:spPr>
                          <wps:txbx>
                            <w:txbxContent>
                              <w:p w14:paraId="47C15295" w14:textId="31C62E3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تقييم</w:t>
                                </w:r>
                                <w:r w:rsidRPr="00FC5C92">
                                  <w:rPr>
                                    <w:rFonts w:eastAsia="Calibri" w:hAnsi="Adobe Arabic" w:cs="Adobe Arabic"/>
                                    <w:b/>
                                    <w:bCs/>
                                    <w:color w:val="FFFFFF"/>
                                    <w:kern w:val="24"/>
                                    <w:sz w:val="36"/>
                                    <w:szCs w:val="36"/>
                                    <w:rtl/>
                                    <w:lang w:bidi="ar-EG"/>
                                  </w:rPr>
                                  <w:t xml:space="preserve"> المهارات</w:t>
                                </w:r>
                              </w:p>
                            </w:txbxContent>
                          </wps:txbx>
                          <wps:bodyPr wrap="square" rtlCol="1">
                            <a:noAutofit/>
                          </wps:bodyPr>
                        </wps:wsp>
                      </wpg:grpSp>
                      <wpg:grpSp>
                        <wpg:cNvPr id="1056" name="Group 1056"/>
                        <wpg:cNvGrpSpPr/>
                        <wpg:grpSpPr>
                          <a:xfrm>
                            <a:off x="2843364" y="0"/>
                            <a:ext cx="1434886" cy="2269114"/>
                            <a:chOff x="2843364" y="0"/>
                            <a:chExt cx="1434886" cy="2269114"/>
                          </a:xfrm>
                        </wpg:grpSpPr>
                        <wpg:grpSp>
                          <wpg:cNvPr id="1057" name="Group 1057"/>
                          <wpg:cNvGrpSpPr/>
                          <wpg:grpSpPr>
                            <a:xfrm>
                              <a:off x="2904878" y="105424"/>
                              <a:ext cx="1301555" cy="2058266"/>
                              <a:chOff x="2904878" y="105424"/>
                              <a:chExt cx="1301555" cy="2058266"/>
                            </a:xfrm>
                          </wpg:grpSpPr>
                          <wps:wsp>
                            <wps:cNvPr id="1058" name="Rectangle: Rounded Corners 1058"/>
                            <wps:cNvSpPr/>
                            <wps:spPr>
                              <a:xfrm>
                                <a:off x="2904878" y="105424"/>
                                <a:ext cx="1301555" cy="2058266"/>
                              </a:xfrm>
                              <a:prstGeom prst="roundRect">
                                <a:avLst>
                                  <a:gd name="adj" fmla="val 50000"/>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9" name="Oval 1059"/>
                            <wps:cNvSpPr/>
                            <wps:spPr>
                              <a:xfrm>
                                <a:off x="3210042"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60" name="Rectangle: Rounded Corners 1060"/>
                          <wps:cNvSpPr/>
                          <wps:spPr>
                            <a:xfrm>
                              <a:off x="2843364"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1" name="مربع نص 166"/>
                          <wps:cNvSpPr txBox="1"/>
                          <wps:spPr>
                            <a:xfrm>
                              <a:off x="2981118" y="1110319"/>
                              <a:ext cx="1112418" cy="710629"/>
                            </a:xfrm>
                            <a:prstGeom prst="rect">
                              <a:avLst/>
                            </a:prstGeom>
                          </wps:spPr>
                          <wps:txbx>
                            <w:txbxContent>
                              <w:p w14:paraId="5E89F8CA" w14:textId="58CFB17D"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تحليل القيم المهنية</w:t>
                                </w:r>
                              </w:p>
                            </w:txbxContent>
                          </wps:txbx>
                          <wps:bodyPr wrap="square" rtlCol="1">
                            <a:noAutofit/>
                          </wps:bodyPr>
                        </wps:wsp>
                      </wpg:grpSp>
                      <pic:pic xmlns:pic="http://schemas.openxmlformats.org/drawingml/2006/picture">
                        <pic:nvPicPr>
                          <pic:cNvPr id="1062" name="Picture 1062" descr="Analysis "/>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4735614" y="355294"/>
                            <a:ext cx="480368" cy="480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3" name="Picture 1063" descr="Analytics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3327225" y="367751"/>
                            <a:ext cx="480368" cy="480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4" name="Picture 1064" descr="Analysis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84096" y="379916"/>
                            <a:ext cx="480368" cy="480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5" name="Picture 1065" descr="Assessment "/>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1902434" y="337182"/>
                            <a:ext cx="480368" cy="4803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348E365" id="Group 6" o:spid="_x0000_s1128" style="width:448.8pt;height:178.65pt;mso-position-horizontal-relative:char;mso-position-vertical-relative:line" coordsize="56999,22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">
                <v:group id="Group 1037" o:spid="_x0000_s1129" style="position:absolute;width:14348;height:22691"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">
                  <v:roundrect id="Rectangle: Rounded Corners 1039" o:spid="_x0000_s1130" style="position:absolute;left:679;top:1054;width:13015;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" fillcolor="#168489" stroked="f" strokeweight="1pt">
                    <v:stroke joinstyle="miter"/>
                  </v:roundrect>
                  <v:oval id="Oval 1041" o:spid="_x0000_s1131" style="position:absolute;left:3731;top:2623;width:6912;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" fillcolor="white [3212]" stroked="f" strokeweight="1pt">
                    <v:stroke joinstyle="miter"/>
                  </v:oval>
                  <v:roundrect id="Rectangle: Rounded Corners 1042" o:spid="_x0000_s1132" style="position:absolute;width:14348;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" filled="f" strokecolor="black [3213]" strokeweight="1.5pt">
                    <v:stroke joinstyle="miter"/>
                  </v:roundrect>
                  <v:shape id="مربع نص 166" o:spid="_x0000_s1133" type="#_x0000_t202" style="position:absolute;left:2008;top:11103;width:10325;height:7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" filled="f" stroked="f">
                    <v:textbox>
                      <w:txbxContent>
                        <w:p w14:paraId="70C82759" w14:textId="51828950" w:rsidR="00FC5C92" w:rsidRDefault="00FC5C92" w:rsidP="00FC5C92">
                          <w:pPr>
                            <w:jc w:val="center"/>
                            <w:rPr>
                              <w:rFonts w:ascii="Adobe Arabic" w:hAnsi="Adobe Arabic" w:cs="Adobe Arabic"/>
                              <w:b/>
                              <w:bCs/>
                              <w:color w:val="FFFFFF" w:themeColor="background1"/>
                              <w:kern w:val="24"/>
                              <w:sz w:val="36"/>
                              <w:szCs w:val="36"/>
                            </w:rPr>
                          </w:pPr>
                          <w:r w:rsidRPr="00FC5C92">
                            <w:rPr>
                              <w:rFonts w:eastAsia="Calibri" w:hAnsi="Adobe Arabic" w:cs="Adobe Arabic"/>
                              <w:b/>
                              <w:bCs/>
                              <w:color w:val="FFFFFF"/>
                              <w:kern w:val="24"/>
                              <w:sz w:val="36"/>
                              <w:szCs w:val="36"/>
                              <w:rtl/>
                              <w:lang w:bidi="ar-EG"/>
                            </w:rPr>
                            <w:t>تحليل الميول المهنية</w:t>
                          </w:r>
                        </w:p>
                      </w:txbxContent>
                    </v:textbox>
                  </v:shape>
                </v:group>
                <v:group id="Group 1044" o:spid="_x0000_s1134" style="position:absolute;left:42650;width:14349;height:22691" coordorigin="42650"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group id="Group 1045" o:spid="_x0000_s1135" style="position:absolute;left:43233;top:1054;width:13016;height:20582" coordorigin="43233,1054" coordsize="13015,2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roundrect id="Rectangle: Rounded Corners 1046" o:spid="_x0000_s1136" style="position:absolute;left:43233;top:1054;width:13016;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" fillcolor="#7f7f7f" stroked="f" strokeweight="1pt">
                      <v:stroke joinstyle="miter"/>
                    </v:roundrect>
                    <v:oval id="Oval 1047" o:spid="_x0000_s1137" style="position:absolute;left:46285;top:2623;width:6912;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" fillcolor="white [3212]" stroked="f" strokeweight="1pt">
                      <v:stroke joinstyle="miter"/>
                    </v:oval>
                  </v:group>
                  <v:roundrect id="Rectangle: Rounded Corners 1048" o:spid="_x0000_s1138" style="position:absolute;left:42650;width:14349;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" filled="f" strokecolor="black [3213]" strokeweight="1.5pt">
                    <v:stroke joinstyle="miter"/>
                  </v:roundrect>
                  <v:shape id="مربع نص 166" o:spid="_x0000_s1139" type="#_x0000_t202" style="position:absolute;left:42657;top:11104;width:13636;height:7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" filled="f" stroked="f">
                    <v:textbox>
                      <w:txbxContent>
                        <w:p w14:paraId="499A83DB" w14:textId="53A6424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 xml:space="preserve">تحليل </w:t>
                          </w:r>
                          <w:r w:rsidRPr="00FC5C92">
                            <w:rPr>
                              <w:rFonts w:ascii="Adobe Arabic" w:hAnsi="Adobe Arabic" w:cs="Adobe Arabic"/>
                              <w:b/>
                              <w:bCs/>
                              <w:color w:val="FFFFFF" w:themeColor="background1"/>
                              <w:kern w:val="24"/>
                              <w:sz w:val="36"/>
                              <w:szCs w:val="36"/>
                            </w:rPr>
                            <w:t>SWOT</w:t>
                          </w:r>
                          <w:r w:rsidRPr="00FC5C92">
                            <w:rPr>
                              <w:rFonts w:ascii="Adobe Arabic" w:hAnsi="Adobe Arabic" w:cs="Adobe Arabic"/>
                              <w:b/>
                              <w:bCs/>
                              <w:color w:val="FFFFFF" w:themeColor="background1"/>
                              <w:kern w:val="24"/>
                              <w:sz w:val="36"/>
                              <w:szCs w:val="36"/>
                              <w:rtl/>
                            </w:rPr>
                            <w:t xml:space="preserve"> الشخصي</w:t>
                          </w:r>
                        </w:p>
                      </w:txbxContent>
                    </v:textbox>
                  </v:shape>
                </v:group>
                <v:group id="Group 1050" o:spid="_x0000_s1140" style="position:absolute;left:14216;width:14349;height:22691" coordorigin="14216"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group id="Group 1051" o:spid="_x0000_s1141" style="position:absolute;left:14864;top:1054;width:13015;height:20582" coordorigin="14864,1054" coordsize="13015,2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roundrect id="Rectangle: Rounded Corners 1052" o:spid="_x0000_s1142" style="position:absolute;left:14864;top:1054;width:13015;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" fillcolor="#2e75b6" stroked="f" strokeweight="1pt">
                      <v:stroke joinstyle="miter"/>
                    </v:roundrect>
                    <v:oval id="Oval 1053" o:spid="_x0000_s1143" style="position:absolute;left:17915;top:2623;width:6913;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" fillcolor="white [3212]" stroked="f" strokeweight="1pt">
                      <v:stroke joinstyle="miter"/>
                    </v:oval>
                  </v:group>
                  <v:roundrect id="Rectangle: Rounded Corners 1054" o:spid="_x0000_s1144" style="position:absolute;left:14216;width:14349;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" filled="f" strokecolor="black [3213]" strokeweight="1.5pt">
                    <v:stroke joinstyle="miter"/>
                  </v:roundrect>
                  <v:shape id="مربع نص 166" o:spid="_x0000_s1145" type="#_x0000_t202" style="position:absolute;left:14454;top:12379;width:13636;height:4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" filled="f" stroked="f">
                    <v:textbox>
                      <w:txbxContent>
                        <w:p w14:paraId="47C15295" w14:textId="31C62E3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تقييم</w:t>
                          </w:r>
                          <w:r w:rsidRPr="00FC5C92">
                            <w:rPr>
                              <w:rFonts w:eastAsia="Calibri" w:hAnsi="Adobe Arabic" w:cs="Adobe Arabic"/>
                              <w:b/>
                              <w:bCs/>
                              <w:color w:val="FFFFFF"/>
                              <w:kern w:val="24"/>
                              <w:sz w:val="36"/>
                              <w:szCs w:val="36"/>
                              <w:rtl/>
                              <w:lang w:bidi="ar-EG"/>
                            </w:rPr>
                            <w:t xml:space="preserve"> المهارات</w:t>
                          </w:r>
                        </w:p>
                      </w:txbxContent>
                    </v:textbox>
                  </v:shape>
                </v:group>
                <v:group id="Group 1056" o:spid="_x0000_s1146" style="position:absolute;left:28433;width:14349;height:22691" coordorigin="28433"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group id="Group 1057" o:spid="_x0000_s1147" style="position:absolute;left:29048;top:1054;width:13016;height:20582" coordorigin="29048,1054" coordsize="13015,2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roundrect id="Rectangle: Rounded Corners 1058" o:spid="_x0000_s1148" style="position:absolute;left:29048;top:1054;width:13016;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" fillcolor="#ffd366" stroked="f" strokeweight="1pt">
                      <v:stroke joinstyle="miter"/>
                    </v:roundrect>
                    <v:oval id="Oval 1059" o:spid="_x0000_s1149" style="position:absolute;left:32100;top:2623;width:6912;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" fillcolor="white [3212]" stroked="f" strokeweight="1pt">
                      <v:stroke joinstyle="miter"/>
                    </v:oval>
                  </v:group>
                  <v:roundrect id="Rectangle: Rounded Corners 1060" o:spid="_x0000_s1150" style="position:absolute;left:28433;width:14349;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" filled="f" strokecolor="black [3213]" strokeweight="1.5pt">
                    <v:stroke joinstyle="miter"/>
                  </v:roundrect>
                  <v:shape id="مربع نص 166" o:spid="_x0000_s1151" type="#_x0000_t202" style="position:absolute;left:29811;top:11103;width:11124;height:7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" filled="f" stroked="f">
                    <v:textbox>
                      <w:txbxContent>
                        <w:p w14:paraId="5E89F8CA" w14:textId="58CFB17D"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تحليل القيم المهنية</w:t>
                          </w:r>
                        </w:p>
                      </w:txbxContent>
                    </v:textbox>
                  </v:shape>
                </v:group>
                <v:shape id="Picture 1062" o:spid="_x0000_s1152" type="#_x0000_t75" alt="Analysis " style="position:absolute;left:47356;top:3552;width:4803;height:4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">
                  <v:imagedata r:id="rId113" o:title="Analysis "/>
                </v:shape>
                <v:shape id="Picture 1063" o:spid="_x0000_s1153" type="#_x0000_t75" alt="Analytics " style="position:absolute;left:33272;top:3677;width:4803;height:4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">
                  <v:imagedata r:id="rId114" o:title="Analytics "/>
                </v:shape>
                <v:shape id="Picture 1064" o:spid="_x0000_s1154" type="#_x0000_t75" alt="Analysis " style="position:absolute;left:4840;top:3799;width:4804;height:4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">
                  <v:imagedata r:id="rId115" o:title="Analysis "/>
                </v:shape>
                <v:shape id="Picture 1065" o:spid="_x0000_s1155" type="#_x0000_t75" alt="Assessment " style="position:absolute;left:19024;top:3371;width:4804;height:4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">
                  <v:imagedata r:id="rId116" o:title="Assessment "/>
                </v:shape>
                <w10:anchorlock/>
              </v:group>
            </w:pict>
          </mc:Fallback>
        </mc:AlternateContent>
      </w:r>
    </w:p>
    <w:p w14:paraId="5E5F96AA" w14:textId="3EED1814" w:rsidR="00D0278B" w:rsidRPr="007A21E0" w:rsidRDefault="00D0278B" w:rsidP="00D0278B">
      <w:pPr>
        <w:rPr>
          <w:rtl/>
        </w:rPr>
      </w:pPr>
      <w:r w:rsidRPr="002A078C">
        <w:rPr>
          <w:rFonts w:ascii="Sakkal Majalla" w:hAnsi="Sakkal Majalla"/>
          <w:noProof/>
          <w:sz w:val="34"/>
          <w:lang w:bidi="ar-EG"/>
        </w:rPr>
        <mc:AlternateContent>
          <mc:Choice Requires="wpg">
            <w:drawing>
              <wp:inline distT="0" distB="0" distL="0" distR="0" wp14:anchorId="28C199F3" wp14:editId="42582DAD">
                <wp:extent cx="5731510" cy="891540"/>
                <wp:effectExtent l="0" t="0" r="2540" b="22860"/>
                <wp:docPr id="16086929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2996" name="مجموعة 47"/>
                        <wpg:cNvGrpSpPr/>
                        <wpg:grpSpPr>
                          <a:xfrm>
                            <a:off x="0" y="0"/>
                            <a:ext cx="5731510" cy="895351"/>
                            <a:chOff x="0" y="0"/>
                            <a:chExt cx="5878196" cy="918845"/>
                          </a:xfrm>
                        </wpg:grpSpPr>
                        <wpg:grpSp>
                          <wpg:cNvPr id="1608692997" name="مجموعة 48"/>
                          <wpg:cNvGrpSpPr/>
                          <wpg:grpSpPr>
                            <a:xfrm>
                              <a:off x="0" y="0"/>
                              <a:ext cx="5878196" cy="918845"/>
                              <a:chOff x="0" y="0"/>
                              <a:chExt cx="6240348" cy="919070"/>
                            </a:xfrm>
                          </wpg:grpSpPr>
                          <wpg:grpSp>
                            <wpg:cNvPr id="1608692998" name="مجموعة 49"/>
                            <wpg:cNvGrpSpPr/>
                            <wpg:grpSpPr>
                              <a:xfrm>
                                <a:off x="0" y="169208"/>
                                <a:ext cx="5433072" cy="580613"/>
                                <a:chOff x="0" y="169208"/>
                                <a:chExt cx="5433072" cy="580613"/>
                              </a:xfrm>
                            </wpg:grpSpPr>
                            <wps:wsp>
                              <wps:cNvPr id="16086929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2" name="مربع نص 41"/>
                          <wps:cNvSpPr txBox="1"/>
                          <wps:spPr>
                            <a:xfrm>
                              <a:off x="204466" y="256739"/>
                              <a:ext cx="4615440" cy="389397"/>
                            </a:xfrm>
                            <a:prstGeom prst="rect">
                              <a:avLst/>
                            </a:prstGeom>
                            <a:noFill/>
                          </wps:spPr>
                          <wps:txbx>
                            <w:txbxContent>
                              <w:p w14:paraId="1423DD4A" w14:textId="070C4E6B"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 xml:space="preserve">تحليل </w:t>
                                </w:r>
                                <w:r w:rsidRPr="00FC5C92">
                                  <w:rPr>
                                    <w:rFonts w:eastAsia="Calibri" w:hAnsi="Adobe Arabic" w:cs="Adobe Arabic"/>
                                    <w:b/>
                                    <w:bCs/>
                                    <w:color w:val="FFFFFF"/>
                                    <w:kern w:val="24"/>
                                    <w:szCs w:val="28"/>
                                    <w:lang w:bidi="ar-EG"/>
                                  </w:rPr>
                                  <w:t>SWOT</w:t>
                                </w:r>
                                <w:r w:rsidRPr="00FC5C92">
                                  <w:rPr>
                                    <w:rFonts w:eastAsia="Calibri" w:hAnsi="Adobe Arabic" w:cs="Adobe Arabic"/>
                                    <w:b/>
                                    <w:bCs/>
                                    <w:color w:val="FFFFFF"/>
                                    <w:kern w:val="24"/>
                                    <w:szCs w:val="28"/>
                                    <w:rtl/>
                                    <w:lang w:bidi="ar-EG"/>
                                  </w:rPr>
                                  <w:t xml:space="preserve"> </w:t>
                                </w:r>
                                <w:r w:rsidRPr="00FC5C92">
                                  <w:rPr>
                                    <w:rFonts w:eastAsia="Calibri" w:hAnsi="Adobe Arabic" w:cs="Adobe Arabic"/>
                                    <w:b/>
                                    <w:bCs/>
                                    <w:color w:val="FFFFFF"/>
                                    <w:kern w:val="24"/>
                                    <w:sz w:val="36"/>
                                    <w:szCs w:val="36"/>
                                    <w:rtl/>
                                    <w:lang w:bidi="ar-EG"/>
                                  </w:rPr>
                                  <w:t>الشخصي:</w:t>
                                </w:r>
                              </w:p>
                            </w:txbxContent>
                          </wps:txbx>
                          <wps:bodyPr wrap="square" rtlCol="1">
                            <a:spAutoFit/>
                          </wps:bodyPr>
                        </wps:wsp>
                      </wpg:grpSp>
                      <pic:pic xmlns:pic="http://schemas.openxmlformats.org/drawingml/2006/picture">
                        <pic:nvPicPr>
                          <pic:cNvPr id="1608693003"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8C199F3" id="مجموعة 22" o:spid="_x0000_s11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CN7cAcAAPwcAAAOAAAAZHJzL2Uyb0RvYy54bWzsWVuP28QXf0fiO4zy&#10;iETje+yoW7S0tEIqUNEi4NFxJomF7TH2ZJPllYtQv0gBgVC5im+SfBt+c8ZjO9ksSZfLX3+pD7uZ&#10;sedc58yZ3zm+/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quCN7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1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lMK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">
                  <v:group id="مجموعة 48" o:spid="_x0000_s11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">
                    <v:group id="مجموعة 49" o:spid="_x0000_s11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">
                      <v:shape id="شكل حر 50" o:spid="_x0000_s11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" fillcolor="#a5a5a5 [2092]" stroked="f" strokeweight="1pt">
                        <v:stroke joinstyle="miter"/>
                      </v:roundrect>
                    </v:group>
                    <v:oval id="شكل بيضاوي 52" o:spid="_x0000_s11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" filled="f" strokecolor="#168489" strokeweight="1pt">
                      <v:stroke joinstyle="miter"/>
                    </v:oval>
                  </v:group>
                  <v:shape id="مربع نص 41" o:spid="_x0000_s116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" filled="f" stroked="f">
                    <v:textbox style="mso-fit-shape-to-text:t">
                      <w:txbxContent>
                        <w:p w14:paraId="1423DD4A" w14:textId="070C4E6B"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 xml:space="preserve">تحليل </w:t>
                          </w:r>
                          <w:r w:rsidRPr="00FC5C92">
                            <w:rPr>
                              <w:rFonts w:eastAsia="Calibri" w:hAnsi="Adobe Arabic" w:cs="Adobe Arabic"/>
                              <w:b/>
                              <w:bCs/>
                              <w:color w:val="FFFFFF"/>
                              <w:kern w:val="24"/>
                              <w:szCs w:val="28"/>
                              <w:lang w:bidi="ar-EG"/>
                            </w:rPr>
                            <w:t>SWOT</w:t>
                          </w:r>
                          <w:r w:rsidRPr="00FC5C92">
                            <w:rPr>
                              <w:rFonts w:eastAsia="Calibri" w:hAnsi="Adobe Arabic" w:cs="Adobe Arabic"/>
                              <w:b/>
                              <w:bCs/>
                              <w:color w:val="FFFFFF"/>
                              <w:kern w:val="24"/>
                              <w:szCs w:val="28"/>
                              <w:rtl/>
                              <w:lang w:bidi="ar-EG"/>
                            </w:rPr>
                            <w:t xml:space="preserve"> </w:t>
                          </w:r>
                          <w:r w:rsidRPr="00FC5C92">
                            <w:rPr>
                              <w:rFonts w:eastAsia="Calibri" w:hAnsi="Adobe Arabic" w:cs="Adobe Arabic"/>
                              <w:b/>
                              <w:bCs/>
                              <w:color w:val="FFFFFF"/>
                              <w:kern w:val="24"/>
                              <w:sz w:val="36"/>
                              <w:szCs w:val="36"/>
                              <w:rtl/>
                              <w:lang w:bidi="ar-EG"/>
                            </w:rPr>
                            <w:t>الشخصي:</w:t>
                          </w:r>
                        </w:p>
                      </w:txbxContent>
                    </v:textbox>
                  </v:shape>
                </v:group>
                <v:shape id="صورة 54" o:spid="_x0000_s11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">
                  <v:imagedata r:id="rId118" o:title=""/>
                </v:shape>
                <w10:anchorlock/>
              </v:group>
            </w:pict>
          </mc:Fallback>
        </mc:AlternateContent>
      </w:r>
    </w:p>
    <w:p w14:paraId="5EE0FA1F" w14:textId="77777777" w:rsidR="00D0278B" w:rsidRPr="007A21E0" w:rsidRDefault="00D0278B" w:rsidP="00D0278B">
      <w:pPr>
        <w:rPr>
          <w:rtl/>
        </w:rPr>
      </w:pPr>
      <w:r w:rsidRPr="007A21E0">
        <w:rPr>
          <w:rtl/>
        </w:rPr>
        <w:t xml:space="preserve">   - نقاط القوة (</w:t>
      </w:r>
      <w:r w:rsidRPr="007A21E0">
        <w:t>Strengths</w:t>
      </w:r>
      <w:r w:rsidRPr="007A21E0">
        <w:rPr>
          <w:rtl/>
        </w:rPr>
        <w:t>): المهارات والصفات الإيجابية التي تمتلكها.</w:t>
      </w:r>
    </w:p>
    <w:p w14:paraId="77E869E6" w14:textId="77777777" w:rsidR="00D0278B" w:rsidRPr="007A21E0" w:rsidRDefault="00D0278B" w:rsidP="00D0278B">
      <w:pPr>
        <w:rPr>
          <w:rtl/>
        </w:rPr>
      </w:pPr>
      <w:r w:rsidRPr="007A21E0">
        <w:rPr>
          <w:rtl/>
        </w:rPr>
        <w:t xml:space="preserve">   - نقاط الضعف (</w:t>
      </w:r>
      <w:r w:rsidRPr="007A21E0">
        <w:t>Weaknesses</w:t>
      </w:r>
      <w:r w:rsidRPr="007A21E0">
        <w:rPr>
          <w:rtl/>
        </w:rPr>
        <w:t>): المجالات التي تحتاج إلى تطوير.</w:t>
      </w:r>
    </w:p>
    <w:p w14:paraId="2A339950" w14:textId="77777777" w:rsidR="00D0278B" w:rsidRPr="007A21E0" w:rsidRDefault="00D0278B" w:rsidP="00D0278B">
      <w:pPr>
        <w:rPr>
          <w:rtl/>
        </w:rPr>
      </w:pPr>
      <w:r w:rsidRPr="007A21E0">
        <w:rPr>
          <w:rtl/>
        </w:rPr>
        <w:t xml:space="preserve">   - الفرص (</w:t>
      </w:r>
      <w:r w:rsidRPr="007A21E0">
        <w:t>Opportunities</w:t>
      </w:r>
      <w:r w:rsidRPr="007A21E0">
        <w:rPr>
          <w:rtl/>
        </w:rPr>
        <w:t>): العوامل الخارجية التي يمكن استغلالها لتحقيق التقدّم.</w:t>
      </w:r>
    </w:p>
    <w:p w14:paraId="188D562D" w14:textId="77777777" w:rsidR="00D0278B" w:rsidRDefault="00D0278B" w:rsidP="00D0278B">
      <w:pPr>
        <w:rPr>
          <w:rtl/>
        </w:rPr>
      </w:pPr>
      <w:r w:rsidRPr="007A21E0">
        <w:rPr>
          <w:rtl/>
        </w:rPr>
        <w:t xml:space="preserve">   - التهديدات (</w:t>
      </w:r>
      <w:r w:rsidRPr="007A21E0">
        <w:t>Threats</w:t>
      </w:r>
      <w:r w:rsidRPr="007A21E0">
        <w:rPr>
          <w:rtl/>
        </w:rPr>
        <w:t>): العوائق والمخاطر المحتملة.</w:t>
      </w:r>
    </w:p>
    <w:p w14:paraId="7F6B59B5" w14:textId="1E51844A" w:rsidR="00D0278B" w:rsidRPr="007A21E0" w:rsidRDefault="00D0278B" w:rsidP="00D0278B">
      <w:pPr>
        <w:rPr>
          <w:rtl/>
        </w:rPr>
      </w:pPr>
      <w:r w:rsidRPr="002A078C">
        <w:rPr>
          <w:rFonts w:ascii="Sakkal Majalla" w:hAnsi="Sakkal Majalla"/>
          <w:noProof/>
          <w:sz w:val="34"/>
          <w:lang w:bidi="ar-EG"/>
        </w:rPr>
        <mc:AlternateContent>
          <mc:Choice Requires="wpg">
            <w:drawing>
              <wp:inline distT="0" distB="0" distL="0" distR="0" wp14:anchorId="384CDA02" wp14:editId="2A716C03">
                <wp:extent cx="5731510" cy="891540"/>
                <wp:effectExtent l="0" t="0" r="2540" b="22860"/>
                <wp:docPr id="84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17" name="مجموعة 47"/>
                        <wpg:cNvGrpSpPr/>
                        <wpg:grpSpPr>
                          <a:xfrm>
                            <a:off x="0" y="0"/>
                            <a:ext cx="5731510" cy="895351"/>
                            <a:chOff x="0" y="0"/>
                            <a:chExt cx="5878196" cy="918845"/>
                          </a:xfrm>
                        </wpg:grpSpPr>
                        <wpg:grpSp>
                          <wpg:cNvPr id="8418" name="مجموعة 48"/>
                          <wpg:cNvGrpSpPr/>
                          <wpg:grpSpPr>
                            <a:xfrm>
                              <a:off x="0" y="0"/>
                              <a:ext cx="5878196" cy="918845"/>
                              <a:chOff x="0" y="0"/>
                              <a:chExt cx="6240348" cy="919070"/>
                            </a:xfrm>
                          </wpg:grpSpPr>
                          <wpg:grpSp>
                            <wpg:cNvPr id="8419" name="مجموعة 49"/>
                            <wpg:cNvGrpSpPr/>
                            <wpg:grpSpPr>
                              <a:xfrm>
                                <a:off x="0" y="169208"/>
                                <a:ext cx="5433072" cy="580613"/>
                                <a:chOff x="0" y="169208"/>
                                <a:chExt cx="5433072" cy="580613"/>
                              </a:xfrm>
                            </wpg:grpSpPr>
                            <wps:wsp>
                              <wps:cNvPr id="84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3" name="مربع نص 41"/>
                          <wps:cNvSpPr txBox="1"/>
                          <wps:spPr>
                            <a:xfrm>
                              <a:off x="204466" y="256739"/>
                              <a:ext cx="4615440" cy="389397"/>
                            </a:xfrm>
                            <a:prstGeom prst="rect">
                              <a:avLst/>
                            </a:prstGeom>
                            <a:noFill/>
                          </wps:spPr>
                          <wps:txbx>
                            <w:txbxContent>
                              <w:p w14:paraId="545D6751" w14:textId="3357C9E8"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القيم المهنية:</w:t>
                                </w:r>
                              </w:p>
                            </w:txbxContent>
                          </wps:txbx>
                          <wps:bodyPr wrap="square" rtlCol="1">
                            <a:spAutoFit/>
                          </wps:bodyPr>
                        </wps:wsp>
                      </wpg:grpSp>
                      <pic:pic xmlns:pic="http://schemas.openxmlformats.org/drawingml/2006/picture">
                        <pic:nvPicPr>
                          <pic:cNvPr id="842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4CDA02" id="_x0000_s11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">
                <v:group id="مجموعة 47" o:spid="_x0000_s11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ml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8RL+3oQnINe/AAAA//8DAFBLAQItABQABgAIAAAAIQDb4fbL7gAAAIUBAAATAAAAAAAA&#10;AAAAAAAAAAAAAABbQ29udGVudF9UeXBlc10ueG1sUEsBAi0AFAAGAAgAAAAhAFr0LFu/AAAAFQEA&#10;AAsAAAAAAAAAAAAAAAAAHwEAAF9yZWxzLy5yZWxzUEsBAi0AFAAGAAgAAAAhABEyuaXHAAAA3QAA&#10;AA8AAAAAAAAAAAAAAAAABwIAAGRycy9kb3ducmV2LnhtbFBLBQYAAAAAAwADALcAAAD7AgAAAAA=&#10;">
                  <v:group id="مجموعة 48" o:spid="_x0000_s11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">
                    <v:group id="مجموعة 49" o:spid="_x0000_s11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">
                      <v:shape id="شكل حر 50" o:spid="_x0000_s11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" fillcolor="#a5a5a5 [2092]" stroked="f" strokeweight="1pt">
                        <v:stroke joinstyle="miter"/>
                      </v:roundrect>
                    </v:group>
                    <v:oval id="شكل بيضاوي 52" o:spid="_x0000_s11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" filled="f" strokecolor="#168489" strokeweight="1pt">
                      <v:stroke joinstyle="miter"/>
                    </v:oval>
                  </v:group>
                  <v:shape id="مربع نص 41" o:spid="_x0000_s117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" filled="f" stroked="f">
                    <v:textbox style="mso-fit-shape-to-text:t">
                      <w:txbxContent>
                        <w:p w14:paraId="545D6751" w14:textId="3357C9E8"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القيم المهنية:</w:t>
                          </w:r>
                        </w:p>
                      </w:txbxContent>
                    </v:textbox>
                  </v:shape>
                </v:group>
                <v:shape id="صورة 54" o:spid="_x0000_s11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">
                  <v:imagedata r:id="rId118" o:title=""/>
                </v:shape>
                <w10:anchorlock/>
              </v:group>
            </w:pict>
          </mc:Fallback>
        </mc:AlternateContent>
      </w:r>
    </w:p>
    <w:p w14:paraId="1E1CDBF4" w14:textId="77777777" w:rsidR="00D0278B" w:rsidRDefault="00D0278B" w:rsidP="00D0278B">
      <w:pPr>
        <w:rPr>
          <w:rtl/>
        </w:rPr>
      </w:pPr>
      <w:r w:rsidRPr="007A21E0">
        <w:rPr>
          <w:rtl/>
        </w:rPr>
        <w:t xml:space="preserve">   ما هي القيم الأساسية التي تحرّكك وتدفعك في حياتك المهنية؟ (الإبداع، الاستقلالية، الأمان الوظيفي، خدمة المجتمع، إلخ).</w:t>
      </w:r>
    </w:p>
    <w:p w14:paraId="0BDA86DA" w14:textId="557E43FD" w:rsidR="00D0278B" w:rsidRPr="007A21E0" w:rsidRDefault="00D0278B" w:rsidP="00FC5C92">
      <w:pPr>
        <w:keepNext/>
        <w:rPr>
          <w:rtl/>
        </w:rPr>
      </w:pPr>
      <w:r w:rsidRPr="002A078C">
        <w:rPr>
          <w:rFonts w:ascii="Sakkal Majalla" w:hAnsi="Sakkal Majalla"/>
          <w:noProof/>
          <w:sz w:val="34"/>
          <w:lang w:bidi="ar-EG"/>
        </w:rPr>
        <w:lastRenderedPageBreak/>
        <mc:AlternateContent>
          <mc:Choice Requires="wpg">
            <w:drawing>
              <wp:inline distT="0" distB="0" distL="0" distR="0" wp14:anchorId="68033040" wp14:editId="409C9D7A">
                <wp:extent cx="5731510" cy="891540"/>
                <wp:effectExtent l="0" t="0" r="2540" b="22860"/>
                <wp:docPr id="84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26" name="مجموعة 47"/>
                        <wpg:cNvGrpSpPr/>
                        <wpg:grpSpPr>
                          <a:xfrm>
                            <a:off x="0" y="0"/>
                            <a:ext cx="5731510" cy="895351"/>
                            <a:chOff x="0" y="0"/>
                            <a:chExt cx="5878196" cy="918845"/>
                          </a:xfrm>
                        </wpg:grpSpPr>
                        <wpg:grpSp>
                          <wpg:cNvPr id="8427" name="مجموعة 48"/>
                          <wpg:cNvGrpSpPr/>
                          <wpg:grpSpPr>
                            <a:xfrm>
                              <a:off x="0" y="0"/>
                              <a:ext cx="5878196" cy="918845"/>
                              <a:chOff x="0" y="0"/>
                              <a:chExt cx="6240348" cy="919070"/>
                            </a:xfrm>
                          </wpg:grpSpPr>
                          <wpg:grpSp>
                            <wpg:cNvPr id="8428" name="مجموعة 49"/>
                            <wpg:cNvGrpSpPr/>
                            <wpg:grpSpPr>
                              <a:xfrm>
                                <a:off x="0" y="169208"/>
                                <a:ext cx="5433072" cy="580613"/>
                                <a:chOff x="0" y="169208"/>
                                <a:chExt cx="5433072" cy="580613"/>
                              </a:xfrm>
                            </wpg:grpSpPr>
                            <wps:wsp>
                              <wps:cNvPr id="8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4" name="مربع نص 41"/>
                          <wps:cNvSpPr txBox="1"/>
                          <wps:spPr>
                            <a:xfrm>
                              <a:off x="204466" y="256739"/>
                              <a:ext cx="4615440" cy="389397"/>
                            </a:xfrm>
                            <a:prstGeom prst="rect">
                              <a:avLst/>
                            </a:prstGeom>
                            <a:noFill/>
                          </wps:spPr>
                          <wps:txbx>
                            <w:txbxContent>
                              <w:p w14:paraId="59741609" w14:textId="0CE3A75A"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تقييم المهارات:</w:t>
                                </w:r>
                              </w:p>
                            </w:txbxContent>
                          </wps:txbx>
                          <wps:bodyPr wrap="square" rtlCol="1">
                            <a:spAutoFit/>
                          </wps:bodyPr>
                        </wps:wsp>
                      </wpg:grpSp>
                      <pic:pic xmlns:pic="http://schemas.openxmlformats.org/drawingml/2006/picture">
                        <pic:nvPicPr>
                          <pic:cNvPr id="8435"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033040" id="_x0000_s11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RHwiXEHAADM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8" o:spid="_x0000_s1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group id="مجموعة 49" o:spid="_x0000_s1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">
                      <v:shape id="شكل حر 50" o:spid="_x0000_s1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" fillcolor="#a5a5a5 [2092]" stroked="f" strokeweight="1pt">
                        <v:stroke joinstyle="miter"/>
                      </v:roundrect>
                    </v:group>
                    <v:oval id="شكل بيضاوي 52" o:spid="_x0000_s1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" filled="f" strokecolor="#168489" strokeweight="1pt">
                      <v:stroke joinstyle="miter"/>
                    </v:oval>
                  </v:group>
                  <v:shape id="مربع نص 41" o:spid="_x0000_s118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" filled="f" stroked="f">
                    <v:textbox style="mso-fit-shape-to-text:t">
                      <w:txbxContent>
                        <w:p w14:paraId="59741609" w14:textId="0CE3A75A"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تقييم المهارات:</w:t>
                          </w:r>
                        </w:p>
                      </w:txbxContent>
                    </v:textbox>
                  </v:shape>
                </v:group>
                <v:shape id="صورة 54" o:spid="_x0000_s11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">
                  <v:imagedata r:id="rId118" o:title=""/>
                </v:shape>
                <w10:anchorlock/>
              </v:group>
            </w:pict>
          </mc:Fallback>
        </mc:AlternateContent>
      </w:r>
    </w:p>
    <w:p w14:paraId="285F69C8" w14:textId="77777777" w:rsidR="00D0278B" w:rsidRDefault="00D0278B" w:rsidP="00D0278B">
      <w:pPr>
        <w:rPr>
          <w:rtl/>
        </w:rPr>
      </w:pPr>
      <w:r w:rsidRPr="007A21E0">
        <w:rPr>
          <w:rtl/>
        </w:rPr>
        <w:t xml:space="preserve">   تصنيف مهاراتك الفنية والناعمة على مقياس من 1-10، وتحديد أولويات التطوير.</w:t>
      </w:r>
    </w:p>
    <w:p w14:paraId="0FB0D3B4" w14:textId="26D61C29" w:rsidR="00D0278B" w:rsidRPr="007A21E0" w:rsidRDefault="00D0278B" w:rsidP="00D0278B">
      <w:pPr>
        <w:rPr>
          <w:rtl/>
        </w:rPr>
      </w:pPr>
      <w:r w:rsidRPr="002A078C">
        <w:rPr>
          <w:rFonts w:ascii="Sakkal Majalla" w:hAnsi="Sakkal Majalla"/>
          <w:noProof/>
          <w:sz w:val="34"/>
          <w:lang w:bidi="ar-EG"/>
        </w:rPr>
        <mc:AlternateContent>
          <mc:Choice Requires="wpg">
            <w:drawing>
              <wp:inline distT="0" distB="0" distL="0" distR="0" wp14:anchorId="7F030531" wp14:editId="76F5B334">
                <wp:extent cx="5731510" cy="891540"/>
                <wp:effectExtent l="0" t="0" r="2540" b="22860"/>
                <wp:docPr id="84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37" name="مجموعة 47"/>
                        <wpg:cNvGrpSpPr/>
                        <wpg:grpSpPr>
                          <a:xfrm>
                            <a:off x="0" y="0"/>
                            <a:ext cx="5731510" cy="895351"/>
                            <a:chOff x="0" y="0"/>
                            <a:chExt cx="5878196" cy="918845"/>
                          </a:xfrm>
                        </wpg:grpSpPr>
                        <wpg:grpSp>
                          <wpg:cNvPr id="8438" name="مجموعة 48"/>
                          <wpg:cNvGrpSpPr/>
                          <wpg:grpSpPr>
                            <a:xfrm>
                              <a:off x="0" y="0"/>
                              <a:ext cx="5878196" cy="918845"/>
                              <a:chOff x="0" y="0"/>
                              <a:chExt cx="6240348" cy="919070"/>
                            </a:xfrm>
                          </wpg:grpSpPr>
                          <wpg:grpSp>
                            <wpg:cNvPr id="8439" name="مجموعة 49"/>
                            <wpg:cNvGrpSpPr/>
                            <wpg:grpSpPr>
                              <a:xfrm>
                                <a:off x="0" y="169208"/>
                                <a:ext cx="5433072" cy="580613"/>
                                <a:chOff x="0" y="169208"/>
                                <a:chExt cx="5433072" cy="580613"/>
                              </a:xfrm>
                            </wpg:grpSpPr>
                            <wps:wsp>
                              <wps:cNvPr id="8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3" name="مربع نص 41"/>
                          <wps:cNvSpPr txBox="1"/>
                          <wps:spPr>
                            <a:xfrm>
                              <a:off x="204466" y="256739"/>
                              <a:ext cx="4615440" cy="389397"/>
                            </a:xfrm>
                            <a:prstGeom prst="rect">
                              <a:avLst/>
                            </a:prstGeom>
                            <a:noFill/>
                          </wps:spPr>
                          <wps:txbx>
                            <w:txbxContent>
                              <w:p w14:paraId="0DB6548B" w14:textId="10D5A50F"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الميول المهنية:</w:t>
                                </w:r>
                              </w:p>
                            </w:txbxContent>
                          </wps:txbx>
                          <wps:bodyPr wrap="square" rtlCol="1">
                            <a:spAutoFit/>
                          </wps:bodyPr>
                        </wps:wsp>
                      </wpg:grpSp>
                      <pic:pic xmlns:pic="http://schemas.openxmlformats.org/drawingml/2006/picture">
                        <pic:nvPicPr>
                          <pic:cNvPr id="844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030531" id="_x0000_s11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">
                <v:group id="مجموعة 47" o:spid="_x0000_s1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8" o:spid="_x0000_s1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group id="مجموعة 49" o:spid="_x0000_s1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">
                      <v:shape id="شكل حر 50" o:spid="_x0000_s1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" fillcolor="#a5a5a5 [2092]" stroked="f" strokeweight="1pt">
                        <v:stroke joinstyle="miter"/>
                      </v:roundrect>
                    </v:group>
                    <v:oval id="شكل بيضاوي 52" o:spid="_x0000_s1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" filled="f" strokecolor="#168489" strokeweight="1pt">
                      <v:stroke joinstyle="miter"/>
                    </v:oval>
                  </v:group>
                  <v:shape id="مربع نص 41" o:spid="_x0000_s119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" filled="f" stroked="f">
                    <v:textbox style="mso-fit-shape-to-text:t">
                      <w:txbxContent>
                        <w:p w14:paraId="0DB6548B" w14:textId="10D5A50F"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الميول المهنية:</w:t>
                          </w:r>
                        </w:p>
                      </w:txbxContent>
                    </v:textbox>
                  </v:shape>
                </v:group>
                <v:shape id="صورة 54" o:spid="_x0000_s11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">
                  <v:imagedata r:id="rId118" o:title=""/>
                </v:shape>
                <w10:anchorlock/>
              </v:group>
            </w:pict>
          </mc:Fallback>
        </mc:AlternateContent>
      </w:r>
    </w:p>
    <w:p w14:paraId="4E09832A" w14:textId="77777777" w:rsidR="00D0278B" w:rsidRPr="007A21E0" w:rsidRDefault="00D0278B" w:rsidP="00D0278B">
      <w:pPr>
        <w:rPr>
          <w:rtl/>
        </w:rPr>
      </w:pPr>
      <w:r w:rsidRPr="007A21E0">
        <w:rPr>
          <w:rtl/>
        </w:rPr>
        <w:t xml:space="preserve">   استخدام نماذج مثل </w:t>
      </w:r>
      <w:r w:rsidRPr="007A21E0">
        <w:t>Holland Code</w:t>
      </w:r>
      <w:r w:rsidRPr="007A21E0">
        <w:rPr>
          <w:rtl/>
        </w:rPr>
        <w:t xml:space="preserve"> أو نظرية الشخصية المهنية لجون هولاند لفهم التوافق بين شخصيتك وبيئات العمل المختلفة.</w:t>
      </w:r>
    </w:p>
    <w:p w14:paraId="5DF9B8CC" w14:textId="77777777" w:rsidR="00D0278B" w:rsidRPr="007A21E0" w:rsidRDefault="00D0278B" w:rsidP="00D0278B">
      <w:pPr>
        <w:rPr>
          <w:rtl/>
        </w:rPr>
      </w:pPr>
      <w:r w:rsidRPr="007A21E0">
        <w:rPr>
          <w:rtl/>
        </w:rPr>
        <w:t>وفقاً لدراسة أجرتها منظّمة العمل الدولية (</w:t>
      </w:r>
      <w:r w:rsidRPr="007A21E0">
        <w:t>ILO</w:t>
      </w:r>
      <w:r w:rsidRPr="007A21E0">
        <w:rPr>
          <w:rtl/>
        </w:rPr>
        <w:t>)، فإنّ الأفراد الذين يستخدمون أدوات التقييم الذاتي في تخطيطهم المهني يحقّقون معدّلات رضا وظيفي أعلى بنسبة 35% مقارنة بنظرائهم.</w:t>
      </w:r>
    </w:p>
    <w:p w14:paraId="50336272" w14:textId="536B2A38"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513F8607" wp14:editId="5519B39E">
                <wp:extent cx="5731510" cy="895350"/>
                <wp:effectExtent l="0" t="0" r="21590" b="19050"/>
                <wp:docPr id="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8"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 name="مجموعة 39"/>
                        <wpg:cNvGrpSpPr/>
                        <wpg:grpSpPr>
                          <a:xfrm>
                            <a:off x="0" y="0"/>
                            <a:ext cx="5731510" cy="895350"/>
                            <a:chOff x="0" y="0"/>
                            <a:chExt cx="5878196" cy="918845"/>
                          </a:xfrm>
                        </wpg:grpSpPr>
                        <wpg:grpSp>
                          <wpg:cNvPr id="50" name="مجموعة 40"/>
                          <wpg:cNvGrpSpPr/>
                          <wpg:grpSpPr>
                            <a:xfrm>
                              <a:off x="0" y="0"/>
                              <a:ext cx="5878196" cy="918845"/>
                              <a:chOff x="0" y="0"/>
                              <a:chExt cx="6240348" cy="919070"/>
                            </a:xfrm>
                          </wpg:grpSpPr>
                          <wpg:grpSp>
                            <wpg:cNvPr id="51" name="مجموعة 41"/>
                            <wpg:cNvGrpSpPr/>
                            <wpg:grpSpPr>
                              <a:xfrm>
                                <a:off x="0" y="169208"/>
                                <a:ext cx="5433072" cy="580613"/>
                                <a:chOff x="0" y="169208"/>
                                <a:chExt cx="5433072" cy="580613"/>
                              </a:xfrm>
                            </wpg:grpSpPr>
                            <wps:wsp>
                              <wps:cNvPr id="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 name="مربع نص 41"/>
                          <wps:cNvSpPr txBox="1"/>
                          <wps:spPr>
                            <a:xfrm>
                              <a:off x="204484" y="256976"/>
                              <a:ext cx="4616071" cy="387740"/>
                            </a:xfrm>
                            <a:prstGeom prst="rect">
                              <a:avLst/>
                            </a:prstGeom>
                            <a:noFill/>
                          </wps:spPr>
                          <wps:txbx>
                            <w:txbxContent>
                              <w:p w14:paraId="4615F52A" w14:textId="3A3ACF80"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تحديد نقاط القوة ونقاط التحسين لدى المشارك</w:t>
                                </w:r>
                              </w:p>
                            </w:txbxContent>
                          </wps:txbx>
                          <wps:bodyPr wrap="square" rtlCol="1">
                            <a:spAutoFit/>
                          </wps:bodyPr>
                        </wps:wsp>
                      </wpg:grpSp>
                    </wpg:wgp>
                  </a:graphicData>
                </a:graphic>
              </wp:inline>
            </w:drawing>
          </mc:Choice>
          <mc:Fallback>
            <w:pict>
              <v:group w14:anchorId="513F8607" id="_x0000_s119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oOwtaeAcAAHwc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19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">
                  <v:imagedata r:id="rId92" o:title=""/>
                </v:shape>
                <v:group id="مجموعة 39" o:spid="_x0000_s11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مجموعة 40" o:spid="_x0000_s11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1" o:spid="_x0000_s11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شكل حر 42" o:spid="_x0000_s11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3ZyxAAAANsAAAAPAAAAZHJzL2Rvd25yZXYueG1sRI9PawIx&#10;FMTvhX6H8ITeNKul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IKXdnLEAAAA2wAAAA8A&#10;AAAAAAAAAAAAAAAABwIAAGRycy9kb3ducmV2LnhtbFBLBQYAAAAAAwADALcAAAD4AgAAAAA=&#10;" fillcolor="#168489" stroked="f" strokeweight="1pt">
                        <v:stroke joinstyle="miter"/>
                      </v:roundrect>
                    </v:group>
                    <v:oval id="شكل بيضاوي 44" o:spid="_x0000_s11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" filled="f" strokecolor="#a5a5a5 [2092]" strokeweight="1pt">
                      <v:stroke joinstyle="miter"/>
                    </v:oval>
                  </v:group>
                  <v:shape id="مربع نص 41" o:spid="_x0000_s120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4615F52A" w14:textId="3A3ACF80"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تحديد نقاط القوة ونقاط التحسين لدى المشارك</w:t>
                          </w:r>
                        </w:p>
                      </w:txbxContent>
                    </v:textbox>
                  </v:shape>
                </v:group>
                <w10:anchorlock/>
              </v:group>
            </w:pict>
          </mc:Fallback>
        </mc:AlternateContent>
      </w:r>
    </w:p>
    <w:p w14:paraId="6A7EA72A" w14:textId="7EB9A3EF" w:rsidR="00D0278B" w:rsidRPr="00FC5C92" w:rsidRDefault="00B37ED3" w:rsidP="00FC5C92">
      <w:pPr>
        <w:pStyle w:val="ad"/>
        <w:rPr>
          <w:b w:val="0"/>
          <w:bCs/>
          <w:color w:val="168489"/>
          <w:rtl/>
        </w:rPr>
      </w:pPr>
      <w:hyperlink r:id="rId119" w:history="1">
        <w:r w:rsidR="00D0278B" w:rsidRPr="00B37ED3">
          <w:rPr>
            <w:rStyle w:val="Hyperlink"/>
            <w:b w:val="0"/>
            <w:bCs/>
            <w:rtl/>
          </w:rPr>
          <w:t>نقاط القوّة:</w:t>
        </w:r>
      </w:hyperlink>
      <w:r w:rsidR="00D0278B" w:rsidRPr="00FC5C92">
        <w:rPr>
          <w:b w:val="0"/>
          <w:bCs/>
          <w:color w:val="168489"/>
          <w:rtl/>
        </w:rPr>
        <w:t xml:space="preserve"> </w:t>
      </w:r>
    </w:p>
    <w:p w14:paraId="17DFE9E0" w14:textId="206E3F2A" w:rsidR="00D0278B" w:rsidRPr="00E7423B" w:rsidRDefault="00FC5C92" w:rsidP="00D0278B">
      <w:pPr>
        <w:rPr>
          <w:rtl/>
        </w:rPr>
      </w:pPr>
      <w:r>
        <w:rPr>
          <w:noProof/>
        </w:rPr>
        <w:drawing>
          <wp:anchor distT="0" distB="0" distL="114300" distR="114300" simplePos="0" relativeHeight="252818432" behindDoc="0" locked="0" layoutInCell="1" allowOverlap="1" wp14:anchorId="39E5CC3A" wp14:editId="4079E5A1">
            <wp:simplePos x="0" y="0"/>
            <wp:positionH relativeFrom="margin">
              <wp:align>left</wp:align>
            </wp:positionH>
            <wp:positionV relativeFrom="paragraph">
              <wp:posOffset>10913</wp:posOffset>
            </wp:positionV>
            <wp:extent cx="1223010" cy="1223010"/>
            <wp:effectExtent l="0" t="0" r="0" b="0"/>
            <wp:wrapSquare wrapText="bothSides"/>
            <wp:docPr id="1066" name="Picture 1066" descr="Fight spiri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ht spirit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هي المهارات والسمات والخبرات التي تتميّز بها وتساعدك على التفوّق في مجال عملك. من المهم استثمارها واستغلالها في التخطيط المستقبلي.</w:t>
      </w:r>
      <w:r w:rsidRPr="00FC5C92">
        <w:t xml:space="preserve"> </w:t>
      </w:r>
    </w:p>
    <w:p w14:paraId="041BF445" w14:textId="5F1B55AA" w:rsidR="00D0278B" w:rsidRPr="00FC5C92" w:rsidRDefault="00B37ED3" w:rsidP="00FC5C92">
      <w:pPr>
        <w:pStyle w:val="ad"/>
        <w:rPr>
          <w:b w:val="0"/>
          <w:bCs/>
          <w:rtl/>
        </w:rPr>
      </w:pPr>
      <w:hyperlink r:id="rId121" w:history="1">
        <w:r w:rsidR="00D0278B" w:rsidRPr="00B37ED3">
          <w:rPr>
            <w:rStyle w:val="Hyperlink"/>
            <w:b w:val="0"/>
            <w:bCs/>
            <w:rtl/>
          </w:rPr>
          <w:t>تقنيات تحديد نقاط القوة:</w:t>
        </w:r>
      </w:hyperlink>
    </w:p>
    <w:p w14:paraId="3F76AFE4" w14:textId="66389F15" w:rsidR="00D0278B" w:rsidRPr="00E7423B" w:rsidRDefault="00D0278B" w:rsidP="00D0278B">
      <w:pPr>
        <w:rPr>
          <w:rtl/>
        </w:rPr>
      </w:pPr>
      <w:r w:rsidRPr="00E7423B">
        <w:rPr>
          <w:rtl/>
        </w:rPr>
        <w:t>- التفكير في المهام التي تؤديها بسهولة وكفاءة عالية.</w:t>
      </w:r>
    </w:p>
    <w:p w14:paraId="474699D7" w14:textId="43BF2276" w:rsidR="00D0278B" w:rsidRPr="00E7423B" w:rsidRDefault="00FC5C92" w:rsidP="00D0278B">
      <w:pPr>
        <w:rPr>
          <w:rtl/>
        </w:rPr>
      </w:pPr>
      <w:r>
        <w:rPr>
          <w:noProof/>
        </w:rPr>
        <w:drawing>
          <wp:anchor distT="0" distB="0" distL="114300" distR="114300" simplePos="0" relativeHeight="252819456" behindDoc="0" locked="0" layoutInCell="1" allowOverlap="1" wp14:anchorId="1AA92016" wp14:editId="1699E329">
            <wp:simplePos x="0" y="0"/>
            <wp:positionH relativeFrom="margin">
              <wp:align>left</wp:align>
            </wp:positionH>
            <wp:positionV relativeFrom="paragraph">
              <wp:posOffset>11031</wp:posOffset>
            </wp:positionV>
            <wp:extent cx="1223010" cy="1223010"/>
            <wp:effectExtent l="0" t="0" r="0" b="0"/>
            <wp:wrapSquare wrapText="bothSides"/>
            <wp:docPr id="1067" name="Picture 1067" descr="Raise h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aise hand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 استطلاع آراء الزملاء والمدراء حول مواطن تميّزك.</w:t>
      </w:r>
    </w:p>
    <w:p w14:paraId="7A88A90A" w14:textId="78F75A8B" w:rsidR="00D0278B" w:rsidRPr="00E7423B" w:rsidRDefault="00D0278B" w:rsidP="00D0278B">
      <w:pPr>
        <w:rPr>
          <w:rtl/>
        </w:rPr>
      </w:pPr>
      <w:r w:rsidRPr="00E7423B">
        <w:rPr>
          <w:rtl/>
        </w:rPr>
        <w:t>- تحليل التغذية الراجعة من تقييمات الأداء السابقة.</w:t>
      </w:r>
    </w:p>
    <w:p w14:paraId="67C9DFF6" w14:textId="07E6FE86" w:rsidR="00D0278B" w:rsidRPr="00E7423B" w:rsidRDefault="00D0278B" w:rsidP="00D0278B">
      <w:pPr>
        <w:rPr>
          <w:rtl/>
        </w:rPr>
      </w:pPr>
      <w:r w:rsidRPr="00E7423B">
        <w:rPr>
          <w:rtl/>
        </w:rPr>
        <w:t>- تحديد المهارات التي تستمتع بممارستها وتشعر بالحماس تجاهها.</w:t>
      </w:r>
      <w:r w:rsidR="00FC5C92" w:rsidRPr="00FC5C92">
        <w:t xml:space="preserve"> </w:t>
      </w:r>
    </w:p>
    <w:p w14:paraId="46A1DFF8" w14:textId="0FB8F208" w:rsidR="00D0278B" w:rsidRPr="00FC5C92" w:rsidRDefault="00FC5C92" w:rsidP="00FC5C92">
      <w:pPr>
        <w:pStyle w:val="ad"/>
        <w:pageBreakBefore/>
        <w:rPr>
          <w:b w:val="0"/>
          <w:bCs/>
          <w:color w:val="168489"/>
          <w:rtl/>
        </w:rPr>
      </w:pPr>
      <w:r>
        <w:rPr>
          <w:noProof/>
        </w:rPr>
        <w:lastRenderedPageBreak/>
        <w:drawing>
          <wp:anchor distT="0" distB="0" distL="114300" distR="114300" simplePos="0" relativeHeight="252820480" behindDoc="0" locked="0" layoutInCell="1" allowOverlap="1" wp14:anchorId="6630BF6B" wp14:editId="1A5C15E9">
            <wp:simplePos x="0" y="0"/>
            <wp:positionH relativeFrom="margin">
              <wp:align>left</wp:align>
            </wp:positionH>
            <wp:positionV relativeFrom="paragraph">
              <wp:posOffset>10160</wp:posOffset>
            </wp:positionV>
            <wp:extent cx="1223010" cy="1223010"/>
            <wp:effectExtent l="0" t="0" r="0" b="0"/>
            <wp:wrapSquare wrapText="bothSides"/>
            <wp:docPr id="1068" name="Picture 1068" descr="Pain 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ain point "/>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C5C92">
        <w:rPr>
          <w:b w:val="0"/>
          <w:bCs/>
          <w:color w:val="168489"/>
          <w:rtl/>
        </w:rPr>
        <w:t>نقاط التحسين:</w:t>
      </w:r>
    </w:p>
    <w:p w14:paraId="4B1A13BF" w14:textId="332E3BCD" w:rsidR="00D0278B" w:rsidRPr="00E7423B" w:rsidRDefault="00D0278B" w:rsidP="00D0278B">
      <w:pPr>
        <w:rPr>
          <w:rtl/>
        </w:rPr>
      </w:pPr>
      <w:r w:rsidRPr="00E7423B">
        <w:rPr>
          <w:rtl/>
        </w:rPr>
        <w:t>هي المهارات أو السمات التي تحتاج إلى تطوير لتحقيق أهدافك المهنية. من الضروري مواجهتها بصراحة ووضع خطط لمعالجتها.</w:t>
      </w:r>
      <w:r w:rsidR="00FC5C92" w:rsidRPr="00FC5C92">
        <w:t xml:space="preserve"> </w:t>
      </w:r>
    </w:p>
    <w:p w14:paraId="42745A62" w14:textId="25930C7D" w:rsidR="00D0278B" w:rsidRPr="00FC5C92" w:rsidRDefault="00D0278B" w:rsidP="00FC5C92">
      <w:pPr>
        <w:pStyle w:val="ad"/>
        <w:rPr>
          <w:b w:val="0"/>
          <w:bCs/>
          <w:rtl/>
        </w:rPr>
      </w:pPr>
      <w:r w:rsidRPr="00FC5C92">
        <w:rPr>
          <w:b w:val="0"/>
          <w:bCs/>
          <w:rtl/>
        </w:rPr>
        <w:t>استراتيجيات تحسين نقاط الضعف:</w:t>
      </w:r>
      <w:r w:rsidR="00FC5C92" w:rsidRPr="00FC5C92">
        <w:t xml:space="preserve"> </w:t>
      </w:r>
    </w:p>
    <w:p w14:paraId="04BC2CD5" w14:textId="1552D946" w:rsidR="00D0278B" w:rsidRPr="00E7423B" w:rsidRDefault="00FC5C92" w:rsidP="00D0278B">
      <w:pPr>
        <w:rPr>
          <w:rtl/>
        </w:rPr>
      </w:pPr>
      <w:r>
        <w:rPr>
          <w:noProof/>
        </w:rPr>
        <w:drawing>
          <wp:anchor distT="0" distB="0" distL="114300" distR="114300" simplePos="0" relativeHeight="252821504" behindDoc="0" locked="0" layoutInCell="1" allowOverlap="1" wp14:anchorId="49A24E86" wp14:editId="26661F4F">
            <wp:simplePos x="0" y="0"/>
            <wp:positionH relativeFrom="margin">
              <wp:align>left</wp:align>
            </wp:positionH>
            <wp:positionV relativeFrom="paragraph">
              <wp:posOffset>5582</wp:posOffset>
            </wp:positionV>
            <wp:extent cx="1223010" cy="1223010"/>
            <wp:effectExtent l="0" t="0" r="0" b="0"/>
            <wp:wrapSquare wrapText="bothSides"/>
            <wp:docPr id="1069" name="Picture 1069" descr="Performa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erformance "/>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 وضع خطة تطوير ذاتي تركّز على 2-3 نقاط تحسين في كل مرة.</w:t>
      </w:r>
    </w:p>
    <w:p w14:paraId="4210A8F1" w14:textId="77777777" w:rsidR="00D0278B" w:rsidRPr="00E7423B" w:rsidRDefault="00D0278B" w:rsidP="00D0278B">
      <w:pPr>
        <w:rPr>
          <w:rtl/>
        </w:rPr>
      </w:pPr>
      <w:r w:rsidRPr="00E7423B">
        <w:rPr>
          <w:rtl/>
        </w:rPr>
        <w:t>- البحث عن فرص تدريب أو توجيه مهني (</w:t>
      </w:r>
      <w:r w:rsidRPr="00E7423B">
        <w:t>Mentoring</w:t>
      </w:r>
      <w:r w:rsidRPr="00E7423B">
        <w:rPr>
          <w:rtl/>
        </w:rPr>
        <w:t>) في مجالات التحسين.</w:t>
      </w:r>
    </w:p>
    <w:p w14:paraId="142DFCEC" w14:textId="77777777" w:rsidR="00D0278B" w:rsidRPr="00E7423B" w:rsidRDefault="00D0278B" w:rsidP="00D0278B">
      <w:pPr>
        <w:rPr>
          <w:rtl/>
        </w:rPr>
      </w:pPr>
      <w:r w:rsidRPr="00E7423B">
        <w:rPr>
          <w:rtl/>
        </w:rPr>
        <w:t>- تطبيق مبدأ التعلّم 70-20-10: 70% من التعلّم من خلال التجربة العملية، 20% من خلال العلاقات والتوجيه، و10% من التدريب الرسمي.</w:t>
      </w:r>
    </w:p>
    <w:p w14:paraId="434C9545" w14:textId="3AA61DED"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11D6EBF6" wp14:editId="2501E778">
                <wp:extent cx="5731510" cy="895350"/>
                <wp:effectExtent l="0" t="0" r="21590" b="19050"/>
                <wp:docPr id="1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0"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1" name="مجموعة 39"/>
                        <wpg:cNvGrpSpPr/>
                        <wpg:grpSpPr>
                          <a:xfrm>
                            <a:off x="0" y="0"/>
                            <a:ext cx="5731510" cy="895350"/>
                            <a:chOff x="0" y="0"/>
                            <a:chExt cx="5878196" cy="918845"/>
                          </a:xfrm>
                        </wpg:grpSpPr>
                        <wpg:grpSp>
                          <wpg:cNvPr id="132" name="مجموعة 40"/>
                          <wpg:cNvGrpSpPr/>
                          <wpg:grpSpPr>
                            <a:xfrm>
                              <a:off x="0" y="0"/>
                              <a:ext cx="5878196" cy="918845"/>
                              <a:chOff x="0" y="0"/>
                              <a:chExt cx="6240348" cy="919070"/>
                            </a:xfrm>
                          </wpg:grpSpPr>
                          <wpg:grpSp>
                            <wpg:cNvPr id="133" name="مجموعة 41"/>
                            <wpg:cNvGrpSpPr/>
                            <wpg:grpSpPr>
                              <a:xfrm>
                                <a:off x="0" y="169208"/>
                                <a:ext cx="5433072" cy="580613"/>
                                <a:chOff x="0" y="169208"/>
                                <a:chExt cx="5433072" cy="580613"/>
                              </a:xfrm>
                            </wpg:grpSpPr>
                            <wps:wsp>
                              <wps:cNvPr id="1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 name="مربع نص 41"/>
                          <wps:cNvSpPr txBox="1"/>
                          <wps:spPr>
                            <a:xfrm>
                              <a:off x="204484" y="256976"/>
                              <a:ext cx="4616071" cy="387740"/>
                            </a:xfrm>
                            <a:prstGeom prst="rect">
                              <a:avLst/>
                            </a:prstGeom>
                            <a:noFill/>
                          </wps:spPr>
                          <wps:txbx>
                            <w:txbxContent>
                              <w:p w14:paraId="33A0CB5A" w14:textId="4D5865BE"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معو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قات التطو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ر الوظيفي وكيفية التغل</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ب عليها</w:t>
                                </w:r>
                              </w:p>
                            </w:txbxContent>
                          </wps:txbx>
                          <wps:bodyPr wrap="square" rtlCol="1">
                            <a:spAutoFit/>
                          </wps:bodyPr>
                        </wps:wsp>
                      </wpg:grpSp>
                    </wpg:wgp>
                  </a:graphicData>
                </a:graphic>
              </wp:inline>
            </w:drawing>
          </mc:Choice>
          <mc:Fallback>
            <w:pict>
              <v:group w14:anchorId="11D6EBF6" id="_x0000_s12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">
                <v:shape id="صورة 38" o:spid="_x0000_s120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">
                  <v:imagedata r:id="rId92" o:title=""/>
                </v:shape>
                <v:group id="مجموعة 39" o:spid="_x0000_s12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مجموعة 40" o:spid="_x0000_s12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group id="مجموعة 41" o:spid="_x0000_s12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42" o:spid="_x0000_s12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PAAxAAAANwAAAAPAAAAZHJzL2Rvd25yZXYueG1sRE9La8JA&#10;EL4X+h+WEXqrGy0+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CP08ADEAAAA3AAAAA8A&#10;AAAAAAAAAAAAAAAABwIAAGRycy9kb3ducmV2LnhtbFBLBQYAAAAAAwADALcAAAD4AgAAAAA=&#10;" fillcolor="#168489" stroked="f" strokeweight="1pt">
                        <v:stroke joinstyle="miter"/>
                      </v:roundrect>
                    </v:group>
                    <v:oval id="شكل بيضاوي 44" o:spid="_x0000_s12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ZB+wQAAANwAAAAPAAAAZHJzL2Rvd25yZXYueG1sRE/bagIx&#10;EH0X+g9hCr5pVgW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EDpkH7BAAAA3AAAAA8AAAAA&#10;AAAAAAAAAAAABwIAAGRycy9kb3ducmV2LnhtbFBLBQYAAAAAAwADALcAAAD1AgAAAAA=&#10;" filled="f" strokecolor="#a5a5a5 [2092]" strokeweight="1pt">
                      <v:stroke joinstyle="miter"/>
                    </v:oval>
                  </v:group>
                  <v:shape id="مربع نص 41" o:spid="_x0000_s120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AwwAAAANwAAAAPAAAAZHJzL2Rvd25yZXYueG1sRE9Na8JA&#10;EL0X/A/LCL3VjUp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31HgMMAAAADcAAAADwAAAAAA&#10;AAAAAAAAAAAHAgAAZHJzL2Rvd25yZXYueG1sUEsFBgAAAAADAAMAtwAAAPQCAAAAAA==&#10;" filled="f" stroked="f">
                    <v:textbox style="mso-fit-shape-to-text:t">
                      <w:txbxContent>
                        <w:p w14:paraId="33A0CB5A" w14:textId="4D5865BE"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معو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قات التطو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ر الوظيفي وكيفية التغل</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ب عليها</w:t>
                          </w:r>
                        </w:p>
                      </w:txbxContent>
                    </v:textbox>
                  </v:shape>
                </v:group>
                <w10:anchorlock/>
              </v:group>
            </w:pict>
          </mc:Fallback>
        </mc:AlternateContent>
      </w:r>
    </w:p>
    <w:p w14:paraId="6D2F01DC" w14:textId="77777777" w:rsidR="00D0278B" w:rsidRDefault="00D0278B" w:rsidP="00FC5C92">
      <w:pPr>
        <w:pStyle w:val="ad"/>
        <w:rPr>
          <w:b w:val="0"/>
          <w:bCs/>
          <w:color w:val="168489"/>
          <w:rtl/>
        </w:rPr>
      </w:pPr>
      <w:r w:rsidRPr="00FC5C92">
        <w:rPr>
          <w:b w:val="0"/>
          <w:bCs/>
          <w:color w:val="168489"/>
          <w:rtl/>
        </w:rPr>
        <w:t>المعوّقات الداخلية:</w:t>
      </w:r>
    </w:p>
    <w:p w14:paraId="7A5CB3FA" w14:textId="48CD0175" w:rsidR="00375124" w:rsidRPr="00FC5C92" w:rsidRDefault="00375124" w:rsidP="00375124">
      <w:pPr>
        <w:pStyle w:val="ad"/>
        <w:bidi w:val="0"/>
        <w:ind w:left="720"/>
        <w:rPr>
          <w:b w:val="0"/>
          <w:bCs/>
          <w:color w:val="168489"/>
          <w:rtl/>
        </w:rPr>
      </w:pPr>
      <w:r w:rsidRPr="00375124">
        <w:rPr>
          <w:b w:val="0"/>
          <w:bCs/>
          <w:noProof/>
          <w:color w:val="168489"/>
        </w:rPr>
        <mc:AlternateContent>
          <mc:Choice Requires="wpg">
            <w:drawing>
              <wp:inline distT="0" distB="0" distL="0" distR="0" wp14:anchorId="7BBDC51C" wp14:editId="10D9F756">
                <wp:extent cx="4922007" cy="2382448"/>
                <wp:effectExtent l="57150" t="38100" r="69215" b="0"/>
                <wp:docPr id="1070" name="Group 18"/>
                <wp:cNvGraphicFramePr/>
                <a:graphic xmlns:a="http://schemas.openxmlformats.org/drawingml/2006/main">
                  <a:graphicData uri="http://schemas.microsoft.com/office/word/2010/wordprocessingGroup">
                    <wpg:wgp>
                      <wpg:cNvGrpSpPr/>
                      <wpg:grpSpPr>
                        <a:xfrm flipH="1">
                          <a:off x="0" y="0"/>
                          <a:ext cx="4922007" cy="2382448"/>
                          <a:chOff x="0" y="0"/>
                          <a:chExt cx="4922007" cy="2382448"/>
                        </a:xfrm>
                      </wpg:grpSpPr>
                      <wps:wsp>
                        <wps:cNvPr id="1071" name="Rectangle: Top Corners Rounded 1071"/>
                        <wps:cNvSpPr/>
                        <wps:spPr>
                          <a:xfrm>
                            <a:off x="0" y="420072"/>
                            <a:ext cx="1410458" cy="1962376"/>
                          </a:xfrm>
                          <a:prstGeom prst="round2Same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2" name="Oval 1072"/>
                        <wps:cNvSpPr/>
                        <wps:spPr>
                          <a:xfrm>
                            <a:off x="20929" y="0"/>
                            <a:ext cx="1368600" cy="1368600"/>
                          </a:xfrm>
                          <a:prstGeom prst="ellipse">
                            <a:avLst/>
                          </a:prstGeom>
                          <a:solidFill>
                            <a:schemeClr val="bg1"/>
                          </a:solidFill>
                          <a:ln w="57150">
                            <a:solidFill>
                              <a:srgbClr val="168489"/>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3" name="مربع نص 166"/>
                        <wps:cNvSpPr txBox="1"/>
                        <wps:spPr>
                          <a:xfrm>
                            <a:off x="231416" y="1474738"/>
                            <a:ext cx="947834" cy="800873"/>
                          </a:xfrm>
                          <a:prstGeom prst="rect">
                            <a:avLst/>
                          </a:prstGeom>
                        </wps:spPr>
                        <wps:txbx>
                          <w:txbxContent>
                            <w:p w14:paraId="19FD822A" w14:textId="297329D9"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الخوف من الفشل</w:t>
                              </w:r>
                            </w:p>
                          </w:txbxContent>
                        </wps:txbx>
                        <wps:bodyPr wrap="square" rtlCol="1">
                          <a:noAutofit/>
                        </wps:bodyPr>
                      </wps:wsp>
                      <wps:wsp>
                        <wps:cNvPr id="1074" name="مربع نص 166"/>
                        <wps:cNvSpPr txBox="1"/>
                        <wps:spPr>
                          <a:xfrm>
                            <a:off x="17172" y="133111"/>
                            <a:ext cx="1319841" cy="1017971"/>
                          </a:xfrm>
                          <a:prstGeom prst="rect">
                            <a:avLst/>
                          </a:prstGeom>
                        </wps:spPr>
                        <wps:txbx>
                          <w:txbxContent>
                            <w:p w14:paraId="2D77513D" w14:textId="77777777" w:rsidR="00375124" w:rsidRDefault="00375124" w:rsidP="00375124">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g:grpSp>
                        <wpg:cNvPr id="1075" name="Group 1075"/>
                        <wpg:cNvGrpSpPr/>
                        <wpg:grpSpPr>
                          <a:xfrm>
                            <a:off x="1755775" y="0"/>
                            <a:ext cx="1410458" cy="2382448"/>
                            <a:chOff x="1755775" y="0"/>
                            <a:chExt cx="1617785" cy="2732650"/>
                          </a:xfrm>
                        </wpg:grpSpPr>
                        <wps:wsp>
                          <wps:cNvPr id="1076" name="Rectangle: Top Corners Rounded 1076"/>
                          <wps:cNvSpPr/>
                          <wps:spPr>
                            <a:xfrm>
                              <a:off x="1755775" y="481819"/>
                              <a:ext cx="1617785" cy="2250831"/>
                            </a:xfrm>
                            <a:prstGeom prst="round2Same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7" name="Oval 1077"/>
                          <wps:cNvSpPr/>
                          <wps:spPr>
                            <a:xfrm>
                              <a:off x="1779780" y="0"/>
                              <a:ext cx="1569774" cy="1569774"/>
                            </a:xfrm>
                            <a:prstGeom prst="ellipse">
                              <a:avLst/>
                            </a:prstGeom>
                            <a:solidFill>
                              <a:schemeClr val="bg1"/>
                            </a:solidFill>
                            <a:ln w="57150">
                              <a:solidFill>
                                <a:srgbClr val="2E75B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8" name="مربع نص 166"/>
                          <wps:cNvSpPr txBox="1"/>
                          <wps:spPr>
                            <a:xfrm>
                              <a:off x="1952872" y="1691513"/>
                              <a:ext cx="1223731" cy="918595"/>
                            </a:xfrm>
                            <a:prstGeom prst="rect">
                              <a:avLst/>
                            </a:prstGeom>
                          </wps:spPr>
                          <wps:txbx>
                            <w:txbxContent>
                              <w:p w14:paraId="55744BAE" w14:textId="0DECA275"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نقص الوعي الذاتي</w:t>
                                </w:r>
                              </w:p>
                            </w:txbxContent>
                          </wps:txbx>
                          <wps:bodyPr wrap="square" rtlCol="1">
                            <a:noAutofit/>
                          </wps:bodyPr>
                        </wps:wsp>
                      </wpg:grpSp>
                      <wpg:grpSp>
                        <wpg:cNvPr id="1079" name="Group 1079"/>
                        <wpg:cNvGrpSpPr/>
                        <wpg:grpSpPr>
                          <a:xfrm>
                            <a:off x="3511549" y="0"/>
                            <a:ext cx="1410458" cy="2382448"/>
                            <a:chOff x="3511549" y="0"/>
                            <a:chExt cx="1617785" cy="2732650"/>
                          </a:xfrm>
                        </wpg:grpSpPr>
                        <wps:wsp>
                          <wps:cNvPr id="1080" name="Rectangle: Top Corners Rounded 1080"/>
                          <wps:cNvSpPr/>
                          <wps:spPr>
                            <a:xfrm>
                              <a:off x="3511549" y="481819"/>
                              <a:ext cx="1617785" cy="2250831"/>
                            </a:xfrm>
                            <a:prstGeom prst="round2Same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1" name="Oval 1081"/>
                          <wps:cNvSpPr/>
                          <wps:spPr>
                            <a:xfrm>
                              <a:off x="3535554" y="0"/>
                              <a:ext cx="1569774" cy="1569774"/>
                            </a:xfrm>
                            <a:prstGeom prst="ellipse">
                              <a:avLst/>
                            </a:prstGeom>
                            <a:solidFill>
                              <a:schemeClr val="bg1"/>
                            </a:solidFill>
                            <a:ln w="57150">
                              <a:solidFill>
                                <a:srgbClr val="FFD36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2" name="مربع نص 166"/>
                          <wps:cNvSpPr txBox="1"/>
                          <wps:spPr>
                            <a:xfrm>
                              <a:off x="3563518" y="1886641"/>
                              <a:ext cx="1513848" cy="447774"/>
                            </a:xfrm>
                            <a:prstGeom prst="rect">
                              <a:avLst/>
                            </a:prstGeom>
                          </wps:spPr>
                          <wps:txbx>
                            <w:txbxContent>
                              <w:p w14:paraId="698826BA" w14:textId="1730F6D6"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مقاومة التغيير</w:t>
                                </w:r>
                              </w:p>
                            </w:txbxContent>
                          </wps:txbx>
                          <wps:bodyPr wrap="square" rtlCol="1">
                            <a:noAutofit/>
                          </wps:bodyPr>
                        </wps:wsp>
                      </wpg:grpSp>
                      <wps:wsp>
                        <wps:cNvPr id="1083" name="مربع نص 166"/>
                        <wps:cNvSpPr txBox="1"/>
                        <wps:spPr>
                          <a:xfrm>
                            <a:off x="1784915" y="133111"/>
                            <a:ext cx="1319841" cy="1017971"/>
                          </a:xfrm>
                          <a:prstGeom prst="rect">
                            <a:avLst/>
                          </a:prstGeom>
                        </wps:spPr>
                        <wps:txbx>
                          <w:txbxContent>
                            <w:p w14:paraId="2742A994" w14:textId="77777777" w:rsidR="00375124" w:rsidRDefault="00375124" w:rsidP="00375124">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wps:txbx>
                        <wps:bodyPr wrap="square" rtlCol="1">
                          <a:noAutofit/>
                        </wps:bodyPr>
                      </wps:wsp>
                      <wps:wsp>
                        <wps:cNvPr id="1084" name="مربع نص 166"/>
                        <wps:cNvSpPr txBox="1"/>
                        <wps:spPr>
                          <a:xfrm>
                            <a:off x="3552657" y="133111"/>
                            <a:ext cx="1319841" cy="1017971"/>
                          </a:xfrm>
                          <a:prstGeom prst="rect">
                            <a:avLst/>
                          </a:prstGeom>
                        </wps:spPr>
                        <wps:txbx>
                          <w:txbxContent>
                            <w:p w14:paraId="43705DD8" w14:textId="77777777" w:rsidR="00375124" w:rsidRDefault="00375124" w:rsidP="00375124">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wps:txbx>
                        <wps:bodyPr wrap="square" rtlCol="1">
                          <a:noAutofit/>
                        </wps:bodyPr>
                      </wps:wsp>
                    </wpg:wgp>
                  </a:graphicData>
                </a:graphic>
              </wp:inline>
            </w:drawing>
          </mc:Choice>
          <mc:Fallback>
            <w:pict>
              <v:group w14:anchorId="7BBDC51C" id="Group 18" o:spid="_x0000_s1210" style="width:387.55pt;height:187.6pt;flip:x;mso-position-horizontal-relative:char;mso-position-vertical-relative:line" coordsize="49220,23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">
                <v:shape id="Rectangle: Top Corners Rounded 1071" o:spid="_x0000_s1211" style="position:absolute;top:4200;width:14104;height:19624;visibility:visible;mso-wrap-style:square;v-text-anchor:middle" coordsize="1410458,1962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" path="m235081,r940296,c1305209,,1410458,105249,1410458,235081r,1727295l1410458,1962376,,1962376r,l,235081c,105249,105249,,235081,xe" fillcolor="#168489" stroked="f" strokeweight="1pt">
                  <v:stroke joinstyle="miter"/>
                  <v:path arrowok="t" o:connecttype="custom" o:connectlocs="235081,0;1175377,0;1410458,235081;1410458,1962376;1410458,1962376;0,1962376;0,1962376;0,235081;235081,0" o:connectangles="0,0,0,0,0,0,0,0,0"/>
                </v:shape>
                <v:oval id="Oval 1072" o:spid="_x0000_s1212" style="position:absolute;left:209;width:13686;height:13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" fillcolor="white [3212]" strokecolor="#168489" strokeweight="4.5pt">
                  <v:stroke joinstyle="miter"/>
                  <v:shadow on="t" color="black" opacity="26214f" origin=",-.5" offset="0,3pt"/>
                </v:oval>
                <v:shape id="مربع نص 166" o:spid="_x0000_s1213" type="#_x0000_t202" style="position:absolute;left:2314;top:14747;width:9478;height:8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" filled="f" stroked="f">
                  <v:textbox>
                    <w:txbxContent>
                      <w:p w14:paraId="19FD822A" w14:textId="297329D9"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الخوف من الفشل</w:t>
                        </w:r>
                      </w:p>
                    </w:txbxContent>
                  </v:textbox>
                </v:shape>
                <v:shape id="مربع نص 166" o:spid="_x0000_s1214" type="#_x0000_t202" style="position:absolute;left:171;top:1331;width:13199;height:10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" filled="f" stroked="f">
                  <v:textbox>
                    <w:txbxContent>
                      <w:p w14:paraId="2D77513D" w14:textId="77777777" w:rsidR="00375124" w:rsidRDefault="00375124" w:rsidP="00375124">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group id="Group 1075" o:spid="_x0000_s1215" style="position:absolute;left:17557;width:14105;height:23824" coordorigin="17557"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">
                  <v:shape id="Rectangle: Top Corners Rounded 1076" o:spid="_x0000_s1216" style="position:absolute;left:17557;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" path="m269636,l1348149,v148916,,269636,120720,269636,269636l1617785,2250831r,l,2250831r,l,269636c,120720,120720,,269636,xe" fillcolor="#4472c4 [3204]" stroked="f" strokeweight="1pt">
                    <v:stroke joinstyle="miter"/>
                    <v:path arrowok="t" o:connecttype="custom" o:connectlocs="269636,0;1348149,0;1617785,269636;1617785,2250831;1617785,2250831;0,2250831;0,2250831;0,269636;269636,0" o:connectangles="0,0,0,0,0,0,0,0,0"/>
                  </v:shape>
                  <v:oval id="Oval 1077" o:spid="_x0000_s1217" style="position:absolute;left:17797;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" fillcolor="white [3212]" strokecolor="#2e75b6" strokeweight="4.5pt">
                    <v:stroke joinstyle="miter"/>
                    <v:shadow on="t" color="black" opacity="26214f" origin=",-.5" offset="0,3pt"/>
                  </v:oval>
                  <v:shape id="مربع نص 166" o:spid="_x0000_s1218" type="#_x0000_t202" style="position:absolute;left:19528;top:16915;width:12238;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" filled="f" stroked="f">
                    <v:textbox>
                      <w:txbxContent>
                        <w:p w14:paraId="55744BAE" w14:textId="0DECA275"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نقص الوعي الذاتي</w:t>
                          </w:r>
                        </w:p>
                      </w:txbxContent>
                    </v:textbox>
                  </v:shape>
                </v:group>
                <v:group id="Group 1079" o:spid="_x0000_s1219" style="position:absolute;left:35115;width:14105;height:23824" coordorigin="35115"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Rectangle: Top Corners Rounded 1080" o:spid="_x0000_s1220" style="position:absolute;left:35115;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" path="m269636,l1348149,v148916,,269636,120720,269636,269636l1617785,2250831r,l,2250831r,l,269636c,120720,120720,,269636,xe" fillcolor="#ffd366" stroked="f" strokeweight="1pt">
                    <v:stroke joinstyle="miter"/>
                    <v:path arrowok="t" o:connecttype="custom" o:connectlocs="269636,0;1348149,0;1617785,269636;1617785,2250831;1617785,2250831;0,2250831;0,2250831;0,269636;269636,0" o:connectangles="0,0,0,0,0,0,0,0,0"/>
                  </v:shape>
                  <v:oval id="Oval 1081" o:spid="_x0000_s1221" style="position:absolute;left:35355;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" fillcolor="white [3212]" strokecolor="#ffd366" strokeweight="4.5pt">
                    <v:stroke joinstyle="miter"/>
                    <v:shadow on="t" color="black" opacity="26214f" origin=",-.5" offset="0,3pt"/>
                  </v:oval>
                  <v:shape id="مربع نص 166" o:spid="_x0000_s1222" type="#_x0000_t202" style="position:absolute;left:35635;top:18866;width:15138;height:4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698826BA" w14:textId="1730F6D6"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مقاومة التغيير</w:t>
                          </w:r>
                        </w:p>
                      </w:txbxContent>
                    </v:textbox>
                  </v:shape>
                </v:group>
                <v:shape id="مربع نص 166" o:spid="_x0000_s1223" type="#_x0000_t202" style="position:absolute;left:17849;top:1331;width:13198;height:10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" filled="f" stroked="f">
                  <v:textbox>
                    <w:txbxContent>
                      <w:p w14:paraId="2742A994" w14:textId="77777777" w:rsidR="00375124" w:rsidRDefault="00375124" w:rsidP="00375124">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v:textbox>
                </v:shape>
                <v:shape id="مربع نص 166" o:spid="_x0000_s1224" type="#_x0000_t202" style="position:absolute;left:35526;top:1331;width:13198;height:10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" filled="f" stroked="f">
                  <v:textbox>
                    <w:txbxContent>
                      <w:p w14:paraId="43705DD8" w14:textId="77777777" w:rsidR="00375124" w:rsidRDefault="00375124" w:rsidP="00375124">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v:textbox>
                </v:shape>
                <w10:anchorlock/>
              </v:group>
            </w:pict>
          </mc:Fallback>
        </mc:AlternateContent>
      </w:r>
    </w:p>
    <w:p w14:paraId="5CC3033A" w14:textId="3093D0A7"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31B8687E" wp14:editId="06A64417">
                <wp:extent cx="5731510" cy="891540"/>
                <wp:effectExtent l="0" t="0" r="2540" b="22860"/>
                <wp:docPr id="84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46" name="مجموعة 47"/>
                        <wpg:cNvGrpSpPr/>
                        <wpg:grpSpPr>
                          <a:xfrm>
                            <a:off x="0" y="0"/>
                            <a:ext cx="5731510" cy="895351"/>
                            <a:chOff x="0" y="0"/>
                            <a:chExt cx="5878196" cy="918845"/>
                          </a:xfrm>
                        </wpg:grpSpPr>
                        <wpg:grpSp>
                          <wpg:cNvPr id="8447" name="مجموعة 48"/>
                          <wpg:cNvGrpSpPr/>
                          <wpg:grpSpPr>
                            <a:xfrm>
                              <a:off x="0" y="0"/>
                              <a:ext cx="5878196" cy="918845"/>
                              <a:chOff x="0" y="0"/>
                              <a:chExt cx="6240348" cy="919070"/>
                            </a:xfrm>
                          </wpg:grpSpPr>
                          <wpg:grpSp>
                            <wpg:cNvPr id="745445504" name="مجموعة 49"/>
                            <wpg:cNvGrpSpPr/>
                            <wpg:grpSpPr>
                              <a:xfrm>
                                <a:off x="0" y="169208"/>
                                <a:ext cx="5433072" cy="580613"/>
                                <a:chOff x="0" y="169208"/>
                                <a:chExt cx="5433072" cy="580613"/>
                              </a:xfrm>
                            </wpg:grpSpPr>
                            <wps:wsp>
                              <wps:cNvPr id="7454455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9" name="مربع نص 41"/>
                          <wps:cNvSpPr txBox="1"/>
                          <wps:spPr>
                            <a:xfrm>
                              <a:off x="204466" y="256739"/>
                              <a:ext cx="4615440" cy="389397"/>
                            </a:xfrm>
                            <a:prstGeom prst="rect">
                              <a:avLst/>
                            </a:prstGeom>
                            <a:noFill/>
                          </wps:spPr>
                          <wps:txbx>
                            <w:txbxContent>
                              <w:p w14:paraId="405FA6EE" w14:textId="4D7DC353"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الخوف من الفشل:</w:t>
                                </w:r>
                              </w:p>
                            </w:txbxContent>
                          </wps:txbx>
                          <wps:bodyPr wrap="square" rtlCol="1">
                            <a:spAutoFit/>
                          </wps:bodyPr>
                        </wps:wsp>
                      </wpg:grpSp>
                      <pic:pic xmlns:pic="http://schemas.openxmlformats.org/drawingml/2006/picture">
                        <pic:nvPicPr>
                          <pic:cNvPr id="745445510"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B8687E" id="_x0000_s12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AYQ+CdgcAAOo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2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">
                  <v:group id="مجموعة 48" o:spid="_x0000_s12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group id="مجموعة 49" o:spid="_x0000_s12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">
                      <v:shape id="شكل حر 50" o:spid="_x0000_s12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" fillcolor="#a5a5a5 [2092]" stroked="f" strokeweight="1pt">
                        <v:stroke joinstyle="miter"/>
                      </v:roundrect>
                    </v:group>
                    <v:oval id="شكل بيضاوي 52" o:spid="_x0000_s12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" filled="f" strokecolor="#168489" strokeweight="1pt">
                      <v:stroke joinstyle="miter"/>
                    </v:oval>
                  </v:group>
                  <v:shape id="مربع نص 41" o:spid="_x0000_s123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" filled="f" stroked="f">
                    <v:textbox style="mso-fit-shape-to-text:t">
                      <w:txbxContent>
                        <w:p w14:paraId="405FA6EE" w14:textId="4D7DC353"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الخوف من الفشل:</w:t>
                          </w:r>
                        </w:p>
                      </w:txbxContent>
                    </v:textbox>
                  </v:shape>
                </v:group>
                <v:shape id="صورة 54" o:spid="_x0000_s12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">
                  <v:imagedata r:id="rId118" o:title=""/>
                </v:shape>
                <w10:anchorlock/>
              </v:group>
            </w:pict>
          </mc:Fallback>
        </mc:AlternateContent>
      </w:r>
    </w:p>
    <w:p w14:paraId="3F67483D" w14:textId="6283D5D4" w:rsidR="00D0278B" w:rsidRPr="00E7423B" w:rsidRDefault="00B37ED3" w:rsidP="00D0278B">
      <w:pPr>
        <w:rPr>
          <w:rtl/>
        </w:rPr>
      </w:pPr>
      <w:hyperlink r:id="rId125" w:history="1">
        <w:r w:rsidR="00D0278B" w:rsidRPr="00B37ED3">
          <w:rPr>
            <w:rStyle w:val="Hyperlink"/>
            <w:rtl/>
          </w:rPr>
          <w:t>يمنع الكثيرين من المخاطرة وخوض تجارب جديدة.</w:t>
        </w:r>
      </w:hyperlink>
    </w:p>
    <w:p w14:paraId="784B149D" w14:textId="77777777" w:rsidR="00D0278B" w:rsidRDefault="00D0278B" w:rsidP="00D0278B">
      <w:pPr>
        <w:rPr>
          <w:rtl/>
        </w:rPr>
      </w:pPr>
      <w:r w:rsidRPr="00E7423B">
        <w:rPr>
          <w:rtl/>
        </w:rPr>
        <w:t xml:space="preserve">   الحل: تبنّي عقلية النمو (</w:t>
      </w:r>
      <w:r w:rsidRPr="00E7423B">
        <w:t>Growth Mindset</w:t>
      </w:r>
      <w:r w:rsidRPr="00E7423B">
        <w:rPr>
          <w:rtl/>
        </w:rPr>
        <w:t>) واعتبار التحدّيات فرصاً للتعلّم.</w:t>
      </w:r>
    </w:p>
    <w:p w14:paraId="09FCD56B" w14:textId="22F4BF7E" w:rsidR="00D0278B" w:rsidRPr="00E7423B" w:rsidRDefault="00D0278B" w:rsidP="00D0278B">
      <w:pPr>
        <w:rPr>
          <w:rtl/>
        </w:rPr>
      </w:pPr>
      <w:r w:rsidRPr="002A078C">
        <w:rPr>
          <w:rFonts w:ascii="Sakkal Majalla" w:hAnsi="Sakkal Majalla"/>
          <w:noProof/>
          <w:sz w:val="34"/>
          <w:lang w:bidi="ar-EG"/>
        </w:rPr>
        <w:lastRenderedPageBreak/>
        <mc:AlternateContent>
          <mc:Choice Requires="wpg">
            <w:drawing>
              <wp:inline distT="0" distB="0" distL="0" distR="0" wp14:anchorId="2262F900" wp14:editId="2F980059">
                <wp:extent cx="5731510" cy="891540"/>
                <wp:effectExtent l="0" t="0" r="2540" b="22860"/>
                <wp:docPr id="7454455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12" name="مجموعة 47"/>
                        <wpg:cNvGrpSpPr/>
                        <wpg:grpSpPr>
                          <a:xfrm>
                            <a:off x="0" y="0"/>
                            <a:ext cx="5731510" cy="895351"/>
                            <a:chOff x="0" y="0"/>
                            <a:chExt cx="5878196" cy="918845"/>
                          </a:xfrm>
                        </wpg:grpSpPr>
                        <wpg:grpSp>
                          <wpg:cNvPr id="745445513" name="مجموعة 48"/>
                          <wpg:cNvGrpSpPr/>
                          <wpg:grpSpPr>
                            <a:xfrm>
                              <a:off x="0" y="0"/>
                              <a:ext cx="5878196" cy="918845"/>
                              <a:chOff x="0" y="0"/>
                              <a:chExt cx="6240348" cy="919070"/>
                            </a:xfrm>
                          </wpg:grpSpPr>
                          <wpg:grpSp>
                            <wpg:cNvPr id="745445514" name="مجموعة 49"/>
                            <wpg:cNvGrpSpPr/>
                            <wpg:grpSpPr>
                              <a:xfrm>
                                <a:off x="0" y="169208"/>
                                <a:ext cx="5433072" cy="580613"/>
                                <a:chOff x="0" y="169208"/>
                                <a:chExt cx="5433072" cy="580613"/>
                              </a:xfrm>
                            </wpg:grpSpPr>
                            <wps:wsp>
                              <wps:cNvPr id="7454455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8" name="مربع نص 41"/>
                          <wps:cNvSpPr txBox="1"/>
                          <wps:spPr>
                            <a:xfrm>
                              <a:off x="204466" y="256739"/>
                              <a:ext cx="4615440" cy="389397"/>
                            </a:xfrm>
                            <a:prstGeom prst="rect">
                              <a:avLst/>
                            </a:prstGeom>
                            <a:noFill/>
                          </wps:spPr>
                          <wps:txbx>
                            <w:txbxContent>
                              <w:p w14:paraId="439414F4" w14:textId="1A30153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نقص الوعي الذاتي:</w:t>
                                </w:r>
                              </w:p>
                            </w:txbxContent>
                          </wps:txbx>
                          <wps:bodyPr wrap="square" rtlCol="1">
                            <a:spAutoFit/>
                          </wps:bodyPr>
                        </wps:wsp>
                      </wpg:grpSp>
                      <pic:pic xmlns:pic="http://schemas.openxmlformats.org/drawingml/2006/picture">
                        <pic:nvPicPr>
                          <pic:cNvPr id="745445519"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62F900" id="_x0000_s12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WtN7XdgcAAPQ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2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F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">
                  <v:group id="مجموعة 48" o:spid="_x0000_s12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ge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">
                    <v:group id="مجموعة 49" o:spid="_x0000_s12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">
                      <v:shape id="شكل حر 50" o:spid="_x0000_s12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kEY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aKPi9FO+A3P4AAAD//wMAUEsBAi0AFAAGAAgAAAAhANvh9svuAAAAhQEAABMAAAAA&#10;AAAAAAAAAAAAAAAAAFtDb250ZW50X1R5cGVzXS54bWxQSwECLQAUAAYACAAAACEAWvQsW78AAAAV&#10;AQAACwAAAAAAAAAAAAAAAAAfAQAAX3JlbHMvLnJlbHNQSwECLQAUAAYACAAAACEAIO5BG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" fillcolor="#a5a5a5 [2092]" stroked="f" strokeweight="1pt">
                        <v:stroke joinstyle="miter"/>
                      </v:roundrect>
                    </v:group>
                    <v:oval id="شكل بيضاوي 52" o:spid="_x0000_s12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" filled="f" strokecolor="#168489" strokeweight="1pt">
                      <v:stroke joinstyle="miter"/>
                    </v:oval>
                  </v:group>
                  <v:shape id="مربع نص 41" o:spid="_x0000_s124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" filled="f" stroked="f">
                    <v:textbox style="mso-fit-shape-to-text:t">
                      <w:txbxContent>
                        <w:p w14:paraId="439414F4" w14:textId="1A30153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نقص الوعي الذاتي:</w:t>
                          </w:r>
                        </w:p>
                      </w:txbxContent>
                    </v:textbox>
                  </v:shape>
                </v:group>
                <v:shape id="صورة 54" o:spid="_x0000_s12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">
                  <v:imagedata r:id="rId118" o:title=""/>
                </v:shape>
                <w10:anchorlock/>
              </v:group>
            </w:pict>
          </mc:Fallback>
        </mc:AlternateContent>
      </w:r>
    </w:p>
    <w:p w14:paraId="7362BDAC" w14:textId="1DEF79A5" w:rsidR="00D0278B" w:rsidRPr="00E7423B" w:rsidRDefault="00D0278B" w:rsidP="00D0278B">
      <w:pPr>
        <w:rPr>
          <w:rtl/>
        </w:rPr>
      </w:pPr>
      <w:r w:rsidRPr="00E7423B">
        <w:rPr>
          <w:rtl/>
        </w:rPr>
        <w:t>عدم معرفة الفرد لنقاط قوته وضعفه بدقّة.</w:t>
      </w:r>
    </w:p>
    <w:p w14:paraId="2E136C64" w14:textId="77777777" w:rsidR="00D0278B" w:rsidRDefault="00D0278B" w:rsidP="00D0278B">
      <w:pPr>
        <w:rPr>
          <w:rtl/>
        </w:rPr>
      </w:pPr>
      <w:r w:rsidRPr="00E7423B">
        <w:rPr>
          <w:rtl/>
        </w:rPr>
        <w:t xml:space="preserve">   الحل: طلب التغذية الراجعة المستمرة والاستفادة من أدوات التقييم الذاتي.</w:t>
      </w:r>
    </w:p>
    <w:p w14:paraId="6A03DCB4" w14:textId="1CE88562"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1F51C384" wp14:editId="0EC55500">
                <wp:extent cx="5731510" cy="891540"/>
                <wp:effectExtent l="0" t="0" r="2540" b="22860"/>
                <wp:docPr id="7454455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21" name="مجموعة 47"/>
                        <wpg:cNvGrpSpPr/>
                        <wpg:grpSpPr>
                          <a:xfrm>
                            <a:off x="0" y="0"/>
                            <a:ext cx="5731510" cy="895351"/>
                            <a:chOff x="0" y="0"/>
                            <a:chExt cx="5878196" cy="918845"/>
                          </a:xfrm>
                        </wpg:grpSpPr>
                        <wpg:grpSp>
                          <wpg:cNvPr id="745445522" name="مجموعة 48"/>
                          <wpg:cNvGrpSpPr/>
                          <wpg:grpSpPr>
                            <a:xfrm>
                              <a:off x="0" y="0"/>
                              <a:ext cx="5878196" cy="918845"/>
                              <a:chOff x="0" y="0"/>
                              <a:chExt cx="6240348" cy="919070"/>
                            </a:xfrm>
                          </wpg:grpSpPr>
                          <wpg:grpSp>
                            <wpg:cNvPr id="745445523" name="مجموعة 49"/>
                            <wpg:cNvGrpSpPr/>
                            <wpg:grpSpPr>
                              <a:xfrm>
                                <a:off x="0" y="169208"/>
                                <a:ext cx="5433072" cy="580613"/>
                                <a:chOff x="0" y="169208"/>
                                <a:chExt cx="5433072" cy="580613"/>
                              </a:xfrm>
                            </wpg:grpSpPr>
                            <wps:wsp>
                              <wps:cNvPr id="745445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7" name="مربع نص 41"/>
                          <wps:cNvSpPr txBox="1"/>
                          <wps:spPr>
                            <a:xfrm>
                              <a:off x="204466" y="256739"/>
                              <a:ext cx="4615440" cy="389397"/>
                            </a:xfrm>
                            <a:prstGeom prst="rect">
                              <a:avLst/>
                            </a:prstGeom>
                            <a:noFill/>
                          </wps:spPr>
                          <wps:txbx>
                            <w:txbxContent>
                              <w:p w14:paraId="3136C321" w14:textId="5F81D670"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مقاومة التغيير:</w:t>
                                </w:r>
                              </w:p>
                            </w:txbxContent>
                          </wps:txbx>
                          <wps:bodyPr wrap="square" rtlCol="1">
                            <a:spAutoFit/>
                          </wps:bodyPr>
                        </wps:wsp>
                      </wpg:grpSp>
                      <pic:pic xmlns:pic="http://schemas.openxmlformats.org/drawingml/2006/picture">
                        <pic:nvPicPr>
                          <pic:cNvPr id="745445528"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51C384" id="_x0000_s12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83Q+eeQcAAPQ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1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7lP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">
                  <v:group id="مجموعة 48" o:spid="_x0000_s1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">
                    <v:group id="مجموعة 49" o:spid="_x0000_s1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">
                      <v:shape id="شكل حر 50" o:spid="_x0000_s1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" fillcolor="#a5a5a5 [2092]" stroked="f" strokeweight="1pt">
                        <v:stroke joinstyle="miter"/>
                      </v:roundrect>
                    </v:group>
                    <v:oval id="شكل بيضاوي 52" o:spid="_x0000_s1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" filled="f" strokecolor="#168489" strokeweight="1pt">
                      <v:stroke joinstyle="miter"/>
                    </v:oval>
                  </v:group>
                  <v:shape id="مربع نص 41" o:spid="_x0000_s125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" filled="f" stroked="f">
                    <v:textbox style="mso-fit-shape-to-text:t">
                      <w:txbxContent>
                        <w:p w14:paraId="3136C321" w14:textId="5F81D670"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مقاومة التغيير:</w:t>
                          </w:r>
                        </w:p>
                      </w:txbxContent>
                    </v:textbox>
                  </v:shape>
                </v:group>
                <v:shape id="صورة 54" o:spid="_x0000_s12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">
                  <v:imagedata r:id="rId118" o:title=""/>
                </v:shape>
                <w10:anchorlock/>
              </v:group>
            </w:pict>
          </mc:Fallback>
        </mc:AlternateContent>
      </w:r>
    </w:p>
    <w:p w14:paraId="3A320A60" w14:textId="26F37861" w:rsidR="00D0278B" w:rsidRPr="00E7423B" w:rsidRDefault="00D0278B" w:rsidP="00D0278B">
      <w:pPr>
        <w:rPr>
          <w:rtl/>
        </w:rPr>
      </w:pPr>
      <w:r w:rsidRPr="00E7423B">
        <w:rPr>
          <w:rtl/>
        </w:rPr>
        <w:t>التشبّث بمنطقة الراحة والخوف من المجهول.</w:t>
      </w:r>
    </w:p>
    <w:p w14:paraId="2CC4DABF" w14:textId="77777777" w:rsidR="00D0278B" w:rsidRPr="00E7423B" w:rsidRDefault="00D0278B" w:rsidP="00D0278B">
      <w:pPr>
        <w:rPr>
          <w:rtl/>
        </w:rPr>
      </w:pPr>
      <w:r w:rsidRPr="00E7423B">
        <w:rPr>
          <w:rtl/>
        </w:rPr>
        <w:t xml:space="preserve">   الحل: تقسيم التغيير إلى خطوات صغيرة والاحتفال بالإنجازات المرحلية.</w:t>
      </w:r>
    </w:p>
    <w:p w14:paraId="17088B02" w14:textId="3069457D" w:rsidR="00D0278B" w:rsidRDefault="00B37ED3" w:rsidP="00FC5C92">
      <w:pPr>
        <w:pStyle w:val="ad"/>
        <w:rPr>
          <w:b w:val="0"/>
          <w:bCs/>
          <w:color w:val="168489"/>
          <w:rtl/>
        </w:rPr>
      </w:pPr>
      <w:hyperlink r:id="rId126" w:history="1">
        <w:r w:rsidR="00D0278B" w:rsidRPr="00B37ED3">
          <w:rPr>
            <w:rStyle w:val="Hyperlink"/>
            <w:b w:val="0"/>
            <w:bCs/>
            <w:rtl/>
          </w:rPr>
          <w:t>المعوّقات الخارجية:</w:t>
        </w:r>
      </w:hyperlink>
    </w:p>
    <w:p w14:paraId="4DEAAEDA" w14:textId="5FA587AA" w:rsidR="00375124" w:rsidRPr="00FC5C92" w:rsidRDefault="00375124" w:rsidP="00375124">
      <w:pPr>
        <w:pStyle w:val="ad"/>
        <w:bidi w:val="0"/>
        <w:rPr>
          <w:b w:val="0"/>
          <w:bCs/>
          <w:color w:val="168489"/>
          <w:rtl/>
        </w:rPr>
      </w:pPr>
      <w:r w:rsidRPr="00375124">
        <w:rPr>
          <w:b w:val="0"/>
          <w:bCs/>
          <w:noProof/>
          <w:color w:val="168489"/>
        </w:rPr>
        <mc:AlternateContent>
          <mc:Choice Requires="wpg">
            <w:drawing>
              <wp:inline distT="0" distB="0" distL="0" distR="0" wp14:anchorId="6C527466" wp14:editId="4200FFAE">
                <wp:extent cx="5729736" cy="1860698"/>
                <wp:effectExtent l="0" t="0" r="23495" b="25400"/>
                <wp:docPr id="1085" name="Group 1"/>
                <wp:cNvGraphicFramePr/>
                <a:graphic xmlns:a="http://schemas.openxmlformats.org/drawingml/2006/main">
                  <a:graphicData uri="http://schemas.microsoft.com/office/word/2010/wordprocessingGroup">
                    <wpg:wgp>
                      <wpg:cNvGrpSpPr/>
                      <wpg:grpSpPr>
                        <a:xfrm>
                          <a:off x="0" y="0"/>
                          <a:ext cx="5729736" cy="1860698"/>
                          <a:chOff x="0" y="0"/>
                          <a:chExt cx="5397054" cy="1753072"/>
                        </a:xfrm>
                      </wpg:grpSpPr>
                      <wpg:grpSp>
                        <wpg:cNvPr id="1086" name="Group 1086"/>
                        <wpg:cNvGrpSpPr/>
                        <wpg:grpSpPr>
                          <a:xfrm>
                            <a:off x="1817024" y="0"/>
                            <a:ext cx="1753074" cy="1753072"/>
                            <a:chOff x="1817024" y="0"/>
                            <a:chExt cx="1722784" cy="1722784"/>
                          </a:xfrm>
                        </wpg:grpSpPr>
                        <wps:wsp>
                          <wps:cNvPr id="1087" name="Oval 1087"/>
                          <wps:cNvSpPr/>
                          <wps:spPr>
                            <a:xfrm>
                              <a:off x="1817024" y="0"/>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2" name="Oval 1608696512"/>
                          <wps:cNvSpPr/>
                          <wps:spPr>
                            <a:xfrm>
                              <a:off x="1909790" y="92766"/>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3" name="Oval 1608696513"/>
                          <wps:cNvSpPr/>
                          <wps:spPr>
                            <a:xfrm>
                              <a:off x="1989578" y="172554"/>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4" name="TextBox 13"/>
                          <wps:cNvSpPr txBox="1">
                            <a:spLocks noChangeArrowheads="1"/>
                          </wps:cNvSpPr>
                          <wps:spPr bwMode="auto">
                            <a:xfrm flipV="1">
                              <a:off x="1909749" y="338951"/>
                              <a:ext cx="1537252" cy="940832"/>
                            </a:xfrm>
                            <a:prstGeom prst="rect">
                              <a:avLst/>
                            </a:prstGeom>
                          </wps:spPr>
                          <wps:txbx>
                            <w:txbxContent>
                              <w:p w14:paraId="6030B06D" w14:textId="25F22FBB"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سقف زجاجي (</w:t>
                                </w:r>
                                <w:r w:rsidRPr="00375124">
                                  <w:rPr>
                                    <w:rFonts w:ascii="Adobe Arabic" w:hAnsi="Adobe Arabic" w:cs="Adobe Arabic"/>
                                    <w:b/>
                                    <w:bCs/>
                                    <w:color w:val="000000"/>
                                    <w:kern w:val="24"/>
                                    <w:sz w:val="36"/>
                                    <w:szCs w:val="36"/>
                                    <w:lang w:bidi="ar-SY"/>
                                  </w:rPr>
                                  <w:t>Glass Ceiling</w:t>
                                </w:r>
                                <w:r w:rsidRPr="00375124">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cNvPr id="1608696515" name="Group 1608696515"/>
                        <wpg:cNvGrpSpPr/>
                        <wpg:grpSpPr>
                          <a:xfrm>
                            <a:off x="0" y="0"/>
                            <a:ext cx="5397054" cy="1753072"/>
                            <a:chOff x="0" y="0"/>
                            <a:chExt cx="5397054" cy="1753072"/>
                          </a:xfrm>
                        </wpg:grpSpPr>
                        <wpg:grpSp>
                          <wpg:cNvPr id="1608696516" name="Group 1608696516"/>
                          <wpg:cNvGrpSpPr/>
                          <wpg:grpSpPr>
                            <a:xfrm>
                              <a:off x="0" y="0"/>
                              <a:ext cx="1753074" cy="1753072"/>
                              <a:chOff x="0" y="0"/>
                              <a:chExt cx="1722784" cy="1722784"/>
                            </a:xfrm>
                          </wpg:grpSpPr>
                          <wps:wsp>
                            <wps:cNvPr id="1608696517" name="Oval 1608696517"/>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8" name="Oval 1608696518"/>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9" name="Oval 1608696519"/>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0" name="TextBox 22"/>
                            <wps:cNvSpPr txBox="1">
                              <a:spLocks noChangeArrowheads="1"/>
                            </wps:cNvSpPr>
                            <wps:spPr bwMode="auto">
                              <a:xfrm flipV="1">
                                <a:off x="266100" y="290706"/>
                                <a:ext cx="1190534" cy="957720"/>
                              </a:xfrm>
                              <a:prstGeom prst="rect">
                                <a:avLst/>
                              </a:prstGeom>
                            </wps:spPr>
                            <wps:txbx>
                              <w:txbxContent>
                                <w:p w14:paraId="46ED3577" w14:textId="54BCB0C5"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التغيّرات السريعة في سوق العمل</w:t>
                                  </w:r>
                                </w:p>
                              </w:txbxContent>
                            </wps:txbx>
                            <wps:bodyPr rot="0" vert="horz" wrap="square" lIns="0" tIns="45720" rIns="0" bIns="45720" anchor="b" anchorCtr="0" upright="1">
                              <a:noAutofit/>
                            </wps:bodyPr>
                          </wps:wsp>
                        </wpg:grpSp>
                        <wpg:grpSp>
                          <wpg:cNvPr id="1608696521" name="Group 1608696521"/>
                          <wpg:cNvGrpSpPr/>
                          <wpg:grpSpPr>
                            <a:xfrm>
                              <a:off x="3643980" y="0"/>
                              <a:ext cx="1753074" cy="1753072"/>
                              <a:chOff x="3643980" y="0"/>
                              <a:chExt cx="1722784" cy="1722784"/>
                            </a:xfrm>
                          </wpg:grpSpPr>
                          <wps:wsp>
                            <wps:cNvPr id="1608696522" name="Oval 1608696522"/>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3" name="Oval 1608696523"/>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4" name="Oval 1608696524"/>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5" name="TextBox 9"/>
                            <wps:cNvSpPr txBox="1">
                              <a:spLocks noChangeArrowheads="1"/>
                            </wps:cNvSpPr>
                            <wps:spPr bwMode="auto">
                              <a:xfrm flipV="1">
                                <a:off x="3878781" y="290730"/>
                                <a:ext cx="1252807" cy="979207"/>
                              </a:xfrm>
                              <a:prstGeom prst="rect">
                                <a:avLst/>
                              </a:prstGeom>
                            </wps:spPr>
                            <wps:txbx>
                              <w:txbxContent>
                                <w:p w14:paraId="1528F757" w14:textId="48A7BA7F"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ثقافة مؤسسية لا تشجّع التطوّر</w:t>
                                  </w:r>
                                </w:p>
                              </w:txbxContent>
                            </wps:txbx>
                            <wps:bodyPr rot="0" vert="horz" wrap="square" lIns="0" tIns="45720" rIns="0" bIns="45720" anchor="b" anchorCtr="0" upright="1">
                              <a:noAutofit/>
                            </wps:bodyPr>
                          </wps:wsp>
                        </wpg:grpSp>
                      </wpg:grpSp>
                    </wpg:wgp>
                  </a:graphicData>
                </a:graphic>
              </wp:inline>
            </w:drawing>
          </mc:Choice>
          <mc:Fallback>
            <w:pict>
              <v:group w14:anchorId="6C527466" id="Group 1" o:spid="_x0000_s1252" style="width:451.15pt;height:146.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">
                <v:group id="Group 1086" o:spid="_x0000_s1253"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">
                  <v:oval id="Oval 1087" o:spid="_x0000_s1254"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" filled="f" strokecolor="#7f7f7f [1612]" strokeweight="1pt">
                    <v:stroke dashstyle="1 1" joinstyle="miter"/>
                  </v:oval>
                  <v:oval id="Oval 1608696512" o:spid="_x0000_s1255"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" fillcolor="#7f7f7f [1612]" strokecolor="#7f7f7f [1612]" strokeweight="1pt">
                    <v:stroke joinstyle="miter"/>
                  </v:oval>
                  <v:oval id="Oval 1608696513" o:spid="_x0000_s1256"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" fillcolor="white [3212]" strokecolor="#7f7f7f [1612]" strokeweight="1pt">
                    <v:stroke joinstyle="miter"/>
                  </v:oval>
                  <v:shape id="TextBox 13" o:spid="_x0000_s1257" type="#_x0000_t202" style="position:absolute;left:19097;top:3389;width:15373;height:940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" filled="f" stroked="f">
                    <v:textbox inset="0,,0">
                      <w:txbxContent>
                        <w:p w14:paraId="6030B06D" w14:textId="25F22FBB"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سقف زجاجي (</w:t>
                          </w:r>
                          <w:r w:rsidRPr="00375124">
                            <w:rPr>
                              <w:rFonts w:ascii="Adobe Arabic" w:hAnsi="Adobe Arabic" w:cs="Adobe Arabic"/>
                              <w:b/>
                              <w:bCs/>
                              <w:color w:val="000000"/>
                              <w:kern w:val="24"/>
                              <w:sz w:val="36"/>
                              <w:szCs w:val="36"/>
                              <w:lang w:bidi="ar-SY"/>
                            </w:rPr>
                            <w:t>Glass Ceiling</w:t>
                          </w:r>
                          <w:r w:rsidRPr="00375124">
                            <w:rPr>
                              <w:rFonts w:ascii="Adobe Arabic" w:hAnsi="Adobe Arabic" w:cs="Adobe Arabic"/>
                              <w:b/>
                              <w:bCs/>
                              <w:color w:val="000000"/>
                              <w:kern w:val="24"/>
                              <w:sz w:val="36"/>
                              <w:szCs w:val="36"/>
                              <w:rtl/>
                              <w:lang w:bidi="ar-SY"/>
                            </w:rPr>
                            <w:t>)</w:t>
                          </w:r>
                        </w:p>
                      </w:txbxContent>
                    </v:textbox>
                  </v:shape>
                </v:group>
                <v:group id="Group 1608696515" o:spid="_x0000_s1258"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">
                  <v:group id="Group 1608696516" o:spid="_x0000_s1259"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nw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">
                    <v:oval id="Oval 1608696517" o:spid="_x0000_s1260"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" filled="f" strokecolor="#ffd366" strokeweight="1pt">
                      <v:stroke dashstyle="1 1" joinstyle="miter"/>
                    </v:oval>
                    <v:oval id="Oval 1608696518" o:spid="_x0000_s1261"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" fillcolor="#ffd366" strokecolor="#ffd366" strokeweight="1pt">
                      <v:stroke joinstyle="miter"/>
                    </v:oval>
                    <v:oval id="Oval 1608696519" o:spid="_x0000_s1262"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" fillcolor="white [3212]" strokecolor="#ffd366" strokeweight="1pt">
                      <v:stroke joinstyle="miter"/>
                    </v:oval>
                    <v:shape id="TextBox 22" o:spid="_x0000_s1263" type="#_x0000_t202" style="position:absolute;left:2661;top:2907;width:11905;height:957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" filled="f" stroked="f">
                      <v:textbox inset="0,,0">
                        <w:txbxContent>
                          <w:p w14:paraId="46ED3577" w14:textId="54BCB0C5"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التغيّرات السريعة في سوق العمل</w:t>
                            </w:r>
                          </w:p>
                        </w:txbxContent>
                      </v:textbox>
                    </v:shape>
                  </v:group>
                  <v:group id="Group 1608696521" o:spid="_x0000_s1264"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">
                    <v:oval id="Oval 1608696522" o:spid="_x0000_s1265"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" filled="f" strokecolor="#168489" strokeweight="1pt">
                      <v:stroke dashstyle="1 1" joinstyle="miter"/>
                    </v:oval>
                    <v:oval id="Oval 1608696523" o:spid="_x0000_s1266"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" fillcolor="#168489" strokecolor="#168489" strokeweight="1pt">
                      <v:stroke joinstyle="miter"/>
                    </v:oval>
                    <v:oval id="Oval 1608696524" o:spid="_x0000_s1267"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" fillcolor="white [3212]" strokecolor="#168489" strokeweight="1pt">
                      <v:stroke joinstyle="miter"/>
                    </v:oval>
                    <v:shape id="TextBox 9" o:spid="_x0000_s1268" type="#_x0000_t202" style="position:absolute;left:38787;top:2907;width:12528;height:979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" filled="f" stroked="f">
                      <v:textbox inset="0,,0">
                        <w:txbxContent>
                          <w:p w14:paraId="1528F757" w14:textId="48A7BA7F"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ثقافة مؤسسية لا تشجّع التطوّر</w:t>
                            </w:r>
                          </w:p>
                        </w:txbxContent>
                      </v:textbox>
                    </v:shape>
                  </v:group>
                </v:group>
                <w10:anchorlock/>
              </v:group>
            </w:pict>
          </mc:Fallback>
        </mc:AlternateContent>
      </w:r>
    </w:p>
    <w:p w14:paraId="05E4D3A6" w14:textId="0B588235"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5D87E9D1" wp14:editId="6E5B9903">
                <wp:extent cx="5731510" cy="891540"/>
                <wp:effectExtent l="0" t="0" r="2540" b="22860"/>
                <wp:docPr id="74544552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30" name="مجموعة 47"/>
                        <wpg:cNvGrpSpPr/>
                        <wpg:grpSpPr>
                          <a:xfrm>
                            <a:off x="0" y="0"/>
                            <a:ext cx="5731510" cy="895351"/>
                            <a:chOff x="0" y="0"/>
                            <a:chExt cx="5878196" cy="918845"/>
                          </a:xfrm>
                        </wpg:grpSpPr>
                        <wpg:grpSp>
                          <wpg:cNvPr id="745445531" name="مجموعة 48"/>
                          <wpg:cNvGrpSpPr/>
                          <wpg:grpSpPr>
                            <a:xfrm>
                              <a:off x="0" y="0"/>
                              <a:ext cx="5878196" cy="918845"/>
                              <a:chOff x="0" y="0"/>
                              <a:chExt cx="6240348" cy="919070"/>
                            </a:xfrm>
                          </wpg:grpSpPr>
                          <wpg:grpSp>
                            <wpg:cNvPr id="745445532" name="مجموعة 49"/>
                            <wpg:cNvGrpSpPr/>
                            <wpg:grpSpPr>
                              <a:xfrm>
                                <a:off x="0" y="169208"/>
                                <a:ext cx="5433072" cy="580613"/>
                                <a:chOff x="0" y="169208"/>
                                <a:chExt cx="5433072" cy="580613"/>
                              </a:xfrm>
                            </wpg:grpSpPr>
                            <wps:wsp>
                              <wps:cNvPr id="7454455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6" name="مربع نص 41"/>
                          <wps:cNvSpPr txBox="1"/>
                          <wps:spPr>
                            <a:xfrm>
                              <a:off x="204466" y="256739"/>
                              <a:ext cx="4615440" cy="389397"/>
                            </a:xfrm>
                            <a:prstGeom prst="rect">
                              <a:avLst/>
                            </a:prstGeom>
                            <a:noFill/>
                          </wps:spPr>
                          <wps:txbx>
                            <w:txbxContent>
                              <w:p w14:paraId="369849EB" w14:textId="5A577079"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ثقافة مؤسسية لا تشجّع التطوّر:</w:t>
                                </w:r>
                              </w:p>
                            </w:txbxContent>
                          </wps:txbx>
                          <wps:bodyPr wrap="square" rtlCol="1">
                            <a:spAutoFit/>
                          </wps:bodyPr>
                        </wps:wsp>
                      </wpg:grpSp>
                      <pic:pic xmlns:pic="http://schemas.openxmlformats.org/drawingml/2006/picture">
                        <pic:nvPicPr>
                          <pic:cNvPr id="745445537"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87E9D1" id="_x0000_s12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CdN+RcAcAAPQ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2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">
                  <v:group id="مجموعة 48" o:spid="_x0000_s12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S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">
                    <v:group id="مجموعة 49" o:spid="_x0000_s12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">
                      <v:shape id="شكل حر 50" o:spid="_x0000_s12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" fillcolor="#a5a5a5 [2092]" stroked="f" strokeweight="1pt">
                        <v:stroke joinstyle="miter"/>
                      </v:roundrect>
                    </v:group>
                    <v:oval id="شكل بيضاوي 52" o:spid="_x0000_s12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dEk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" filled="f" strokecolor="#168489" strokeweight="1pt">
                      <v:stroke joinstyle="miter"/>
                    </v:oval>
                  </v:group>
                  <v:shape id="مربع نص 41" o:spid="_x0000_s127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" filled="f" stroked="f">
                    <v:textbox style="mso-fit-shape-to-text:t">
                      <w:txbxContent>
                        <w:p w14:paraId="369849EB" w14:textId="5A577079"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ثقافة مؤسسية لا تشجّع التطوّر:</w:t>
                          </w:r>
                        </w:p>
                      </w:txbxContent>
                    </v:textbox>
                  </v:shape>
                </v:group>
                <v:shape id="صورة 54" o:spid="_x0000_s12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">
                  <v:imagedata r:id="rId118" o:title=""/>
                </v:shape>
                <w10:anchorlock/>
              </v:group>
            </w:pict>
          </mc:Fallback>
        </mc:AlternateContent>
      </w:r>
    </w:p>
    <w:p w14:paraId="3DC9995A" w14:textId="0D28D5B8" w:rsidR="00D0278B" w:rsidRPr="00E7423B" w:rsidRDefault="00D0278B" w:rsidP="00D0278B">
      <w:pPr>
        <w:rPr>
          <w:rtl/>
        </w:rPr>
      </w:pPr>
      <w:r w:rsidRPr="00E7423B">
        <w:rPr>
          <w:rtl/>
        </w:rPr>
        <w:t>بيئة عمل تفتقر إلى ثقافة دعم التعلّم المستمر.</w:t>
      </w:r>
    </w:p>
    <w:p w14:paraId="7A0CF26D" w14:textId="77777777" w:rsidR="00D0278B" w:rsidRDefault="00D0278B" w:rsidP="00D0278B">
      <w:pPr>
        <w:rPr>
          <w:rtl/>
        </w:rPr>
      </w:pPr>
      <w:r w:rsidRPr="00E7423B">
        <w:rPr>
          <w:rtl/>
        </w:rPr>
        <w:t xml:space="preserve">   الحل: المبادرة الذاتية وخلق فرص التعلّم والبحث عن داعمين خارج المؤسسة.</w:t>
      </w:r>
    </w:p>
    <w:p w14:paraId="5801989E" w14:textId="126FF23D"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6BACD531" wp14:editId="0046E2DF">
                <wp:extent cx="5731510" cy="891540"/>
                <wp:effectExtent l="0" t="0" r="2540" b="22860"/>
                <wp:docPr id="7454455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39" name="مجموعة 47"/>
                        <wpg:cNvGrpSpPr/>
                        <wpg:grpSpPr>
                          <a:xfrm>
                            <a:off x="0" y="0"/>
                            <a:ext cx="5731510" cy="895351"/>
                            <a:chOff x="0" y="0"/>
                            <a:chExt cx="5878196" cy="918845"/>
                          </a:xfrm>
                        </wpg:grpSpPr>
                        <wpg:grpSp>
                          <wpg:cNvPr id="745445540" name="مجموعة 48"/>
                          <wpg:cNvGrpSpPr/>
                          <wpg:grpSpPr>
                            <a:xfrm>
                              <a:off x="0" y="0"/>
                              <a:ext cx="5878196" cy="918845"/>
                              <a:chOff x="0" y="0"/>
                              <a:chExt cx="6240348" cy="919070"/>
                            </a:xfrm>
                          </wpg:grpSpPr>
                          <wpg:grpSp>
                            <wpg:cNvPr id="745445541" name="مجموعة 49"/>
                            <wpg:cNvGrpSpPr/>
                            <wpg:grpSpPr>
                              <a:xfrm>
                                <a:off x="0" y="169208"/>
                                <a:ext cx="5433072" cy="580613"/>
                                <a:chOff x="0" y="169208"/>
                                <a:chExt cx="5433072" cy="580613"/>
                              </a:xfrm>
                            </wpg:grpSpPr>
                            <wps:wsp>
                              <wps:cNvPr id="7454455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5" name="مربع نص 41"/>
                          <wps:cNvSpPr txBox="1"/>
                          <wps:spPr>
                            <a:xfrm>
                              <a:off x="204466" y="256739"/>
                              <a:ext cx="4615440" cy="389397"/>
                            </a:xfrm>
                            <a:prstGeom prst="rect">
                              <a:avLst/>
                            </a:prstGeom>
                            <a:noFill/>
                          </wps:spPr>
                          <wps:txbx>
                            <w:txbxContent>
                              <w:p w14:paraId="5048C30F" w14:textId="2A7CDF8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سقف زجاجي (</w:t>
                                </w:r>
                                <w:r w:rsidRPr="00FC5C92">
                                  <w:rPr>
                                    <w:rFonts w:eastAsia="Calibri" w:hAnsi="Adobe Arabic" w:cs="Adobe Arabic"/>
                                    <w:b/>
                                    <w:bCs/>
                                    <w:color w:val="FFFFFF"/>
                                    <w:kern w:val="24"/>
                                    <w:szCs w:val="28"/>
                                    <w:lang w:bidi="ar-EG"/>
                                  </w:rPr>
                                  <w:t>Glass</w:t>
                                </w:r>
                                <w:r w:rsidRPr="00FC5C92">
                                  <w:rPr>
                                    <w:rFonts w:eastAsia="Calibri" w:hAnsi="Adobe Arabic" w:cs="Adobe Arabic"/>
                                    <w:b/>
                                    <w:bCs/>
                                    <w:color w:val="FFFFFF"/>
                                    <w:kern w:val="24"/>
                                    <w:sz w:val="36"/>
                                    <w:szCs w:val="36"/>
                                    <w:lang w:bidi="ar-EG"/>
                                  </w:rPr>
                                  <w:t xml:space="preserve"> </w:t>
                                </w:r>
                                <w:r w:rsidRPr="00FC5C92">
                                  <w:rPr>
                                    <w:rFonts w:eastAsia="Calibri" w:hAnsi="Adobe Arabic" w:cs="Adobe Arabic"/>
                                    <w:b/>
                                    <w:bCs/>
                                    <w:color w:val="FFFFFF"/>
                                    <w:kern w:val="24"/>
                                    <w:szCs w:val="28"/>
                                    <w:lang w:bidi="ar-EG"/>
                                  </w:rPr>
                                  <w:t>Ceiling</w:t>
                                </w:r>
                                <w:r w:rsidRPr="00FC5C9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46"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ACD531" id="_x0000_s12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Dl3JY90AAAAFAQAADwAA&#10;AGRycy9kb3ducmV2LnhtbEyPQUvDQBCF74L/YRnBm91NrcXGbEop6qkIbQXpbZudJqHZ2ZDdJum/&#10;d/SilwfDe7z3TbYcXSN67ELtSUMyUSCQCm9rKjV87t8enkGEaMiaxhNquGKAZX57k5nU+oG22O9i&#10;KbiEQmo0VDG2qZShqNCZMPEtEnsn3zkT+exKaTszcLlr5FSpuXSmJl6oTIvrCovz7uI0vA9mWD0m&#10;r/3mfFpfD/unj69Nglrf342rFxARx/gXhh98RoecmY7+QjaIRgM/En+VvYWazkEcOTRT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">
                <v:group id="مجموعة 47" o:spid="_x0000_s1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">
                  <v:group id="مجموعة 48" o:spid="_x0000_s1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">
                    <v:group id="مجموعة 49" o:spid="_x0000_s1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">
                      <v:shape id="شكل حر 50" o:spid="_x0000_s1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" fillcolor="#a5a5a5 [2092]" stroked="f" strokeweight="1pt">
                        <v:stroke joinstyle="miter"/>
                      </v:roundrect>
                    </v:group>
                    <v:oval id="شكل بيضاوي 52" o:spid="_x0000_s1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" filled="f" strokecolor="#168489" strokeweight="1pt">
                      <v:stroke joinstyle="miter"/>
                    </v:oval>
                  </v:group>
                  <v:shape id="مربع نص 41" o:spid="_x0000_s128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" filled="f" stroked="f">
                    <v:textbox style="mso-fit-shape-to-text:t">
                      <w:txbxContent>
                        <w:p w14:paraId="5048C30F" w14:textId="2A7CDF8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سقف زجاجي (</w:t>
                          </w:r>
                          <w:r w:rsidRPr="00FC5C92">
                            <w:rPr>
                              <w:rFonts w:eastAsia="Calibri" w:hAnsi="Adobe Arabic" w:cs="Adobe Arabic"/>
                              <w:b/>
                              <w:bCs/>
                              <w:color w:val="FFFFFF"/>
                              <w:kern w:val="24"/>
                              <w:szCs w:val="28"/>
                              <w:lang w:bidi="ar-EG"/>
                            </w:rPr>
                            <w:t>Glass</w:t>
                          </w:r>
                          <w:r w:rsidRPr="00FC5C92">
                            <w:rPr>
                              <w:rFonts w:eastAsia="Calibri" w:hAnsi="Adobe Arabic" w:cs="Adobe Arabic"/>
                              <w:b/>
                              <w:bCs/>
                              <w:color w:val="FFFFFF"/>
                              <w:kern w:val="24"/>
                              <w:sz w:val="36"/>
                              <w:szCs w:val="36"/>
                              <w:lang w:bidi="ar-EG"/>
                            </w:rPr>
                            <w:t xml:space="preserve"> </w:t>
                          </w:r>
                          <w:r w:rsidRPr="00FC5C92">
                            <w:rPr>
                              <w:rFonts w:eastAsia="Calibri" w:hAnsi="Adobe Arabic" w:cs="Adobe Arabic"/>
                              <w:b/>
                              <w:bCs/>
                              <w:color w:val="FFFFFF"/>
                              <w:kern w:val="24"/>
                              <w:szCs w:val="28"/>
                              <w:lang w:bidi="ar-EG"/>
                            </w:rPr>
                            <w:t>Ceiling</w:t>
                          </w:r>
                          <w:r w:rsidRPr="00FC5C92">
                            <w:rPr>
                              <w:rFonts w:eastAsia="Calibri" w:hAnsi="Adobe Arabic" w:cs="Adobe Arabic"/>
                              <w:b/>
                              <w:bCs/>
                              <w:color w:val="FFFFFF"/>
                              <w:kern w:val="24"/>
                              <w:sz w:val="36"/>
                              <w:szCs w:val="36"/>
                              <w:rtl/>
                              <w:lang w:bidi="ar-EG"/>
                            </w:rPr>
                            <w:t>):</w:t>
                          </w:r>
                        </w:p>
                      </w:txbxContent>
                    </v:textbox>
                  </v:shape>
                </v:group>
                <v:shape id="صورة 54" o:spid="_x0000_s12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">
                  <v:imagedata r:id="rId118" o:title=""/>
                </v:shape>
                <w10:anchorlock/>
              </v:group>
            </w:pict>
          </mc:Fallback>
        </mc:AlternateContent>
      </w:r>
    </w:p>
    <w:p w14:paraId="5DBD2C8B" w14:textId="1C4E7A8C" w:rsidR="00D0278B" w:rsidRPr="00E7423B" w:rsidRDefault="00D0278B" w:rsidP="00D0278B">
      <w:pPr>
        <w:rPr>
          <w:rtl/>
        </w:rPr>
      </w:pPr>
      <w:r w:rsidRPr="00E7423B">
        <w:rPr>
          <w:rtl/>
        </w:rPr>
        <w:t>حواجز غير مرئية تعيق التقدّم المهني.</w:t>
      </w:r>
    </w:p>
    <w:p w14:paraId="3D62AE88" w14:textId="77777777" w:rsidR="00D0278B" w:rsidRDefault="00D0278B" w:rsidP="00D0278B">
      <w:pPr>
        <w:rPr>
          <w:rtl/>
        </w:rPr>
      </w:pPr>
      <w:r w:rsidRPr="00E7423B">
        <w:rPr>
          <w:rtl/>
        </w:rPr>
        <w:lastRenderedPageBreak/>
        <w:t xml:space="preserve">   الحل: بناء شبكة علاقات مهنية قوية والبحث عن راعٍ مهني (</w:t>
      </w:r>
      <w:r w:rsidRPr="00E7423B">
        <w:t>Sponsor</w:t>
      </w:r>
      <w:r w:rsidRPr="00E7423B">
        <w:rPr>
          <w:rtl/>
        </w:rPr>
        <w:t>).</w:t>
      </w:r>
    </w:p>
    <w:p w14:paraId="7D4BEB4A" w14:textId="4591DB8E"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07A0A0EB" wp14:editId="1DDC7D43">
                <wp:extent cx="5731510" cy="891540"/>
                <wp:effectExtent l="0" t="0" r="2540" b="22860"/>
                <wp:docPr id="7454455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48" name="مجموعة 47"/>
                        <wpg:cNvGrpSpPr/>
                        <wpg:grpSpPr>
                          <a:xfrm>
                            <a:off x="0" y="0"/>
                            <a:ext cx="5731510" cy="895351"/>
                            <a:chOff x="0" y="0"/>
                            <a:chExt cx="5878196" cy="918845"/>
                          </a:xfrm>
                        </wpg:grpSpPr>
                        <wpg:grpSp>
                          <wpg:cNvPr id="745445549" name="مجموعة 48"/>
                          <wpg:cNvGrpSpPr/>
                          <wpg:grpSpPr>
                            <a:xfrm>
                              <a:off x="0" y="0"/>
                              <a:ext cx="5878196" cy="918845"/>
                              <a:chOff x="0" y="0"/>
                              <a:chExt cx="6240348" cy="919070"/>
                            </a:xfrm>
                          </wpg:grpSpPr>
                          <wpg:grpSp>
                            <wpg:cNvPr id="745445550" name="مجموعة 49"/>
                            <wpg:cNvGrpSpPr/>
                            <wpg:grpSpPr>
                              <a:xfrm>
                                <a:off x="0" y="169208"/>
                                <a:ext cx="5433072" cy="580613"/>
                                <a:chOff x="0" y="169208"/>
                                <a:chExt cx="5433072" cy="580613"/>
                              </a:xfrm>
                            </wpg:grpSpPr>
                            <wps:wsp>
                              <wps:cNvPr id="7454455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4" name="مربع نص 41"/>
                          <wps:cNvSpPr txBox="1"/>
                          <wps:spPr>
                            <a:xfrm>
                              <a:off x="204466" y="256739"/>
                              <a:ext cx="4615440" cy="389397"/>
                            </a:xfrm>
                            <a:prstGeom prst="rect">
                              <a:avLst/>
                            </a:prstGeom>
                            <a:noFill/>
                          </wps:spPr>
                          <wps:txbx>
                            <w:txbxContent>
                              <w:p w14:paraId="648E63A7" w14:textId="112563A6"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التغيّرات السريعة في سوق العمل:</w:t>
                                </w:r>
                              </w:p>
                            </w:txbxContent>
                          </wps:txbx>
                          <wps:bodyPr wrap="square" rtlCol="1">
                            <a:spAutoFit/>
                          </wps:bodyPr>
                        </wps:wsp>
                      </wpg:grpSp>
                      <pic:pic xmlns:pic="http://schemas.openxmlformats.org/drawingml/2006/picture">
                        <pic:nvPicPr>
                          <pic:cNvPr id="745445555"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A0A0EB" id="_x0000_s12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vdyLqcAcAAPQ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group id="مجموعة 48" o:spid="_x0000_s1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">
                    <v:group id="مجموعة 49" o:spid="_x0000_s1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">
                      <v:shape id="شكل حر 50" o:spid="_x0000_s1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7b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SC/i9FO+A3P4AAAD//wMAUEsBAi0AFAAGAAgAAAAhANvh9svuAAAAhQEAABMAAAAA&#10;AAAAAAAAAAAAAAAAAFtDb250ZW50X1R5cGVzXS54bWxQSwECLQAUAAYACAAAACEAWvQsW78AAAAV&#10;AQAACwAAAAAAAAAAAAAAAAAfAQAAX3JlbHMvLnJlbHNQSwECLQAUAAYACAAAACEAyb/+2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" fillcolor="#a5a5a5 [2092]" stroked="f" strokeweight="1pt">
                        <v:stroke joinstyle="miter"/>
                      </v:roundrect>
                    </v:group>
                    <v:oval id="شكل بيضاوي 52" o:spid="_x0000_s1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lr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" filled="f" strokecolor="#168489" strokeweight="1pt">
                      <v:stroke joinstyle="miter"/>
                    </v:oval>
                  </v:group>
                  <v:shape id="مربع نص 41" o:spid="_x0000_s129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" filled="f" stroked="f">
                    <v:textbox style="mso-fit-shape-to-text:t">
                      <w:txbxContent>
                        <w:p w14:paraId="648E63A7" w14:textId="112563A6"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التغيّرات السريعة في سوق العمل:</w:t>
                          </w:r>
                        </w:p>
                      </w:txbxContent>
                    </v:textbox>
                  </v:shape>
                </v:group>
                <v:shape id="صورة 54" o:spid="_x0000_s1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">
                  <v:imagedata r:id="rId118" o:title=""/>
                </v:shape>
                <w10:anchorlock/>
              </v:group>
            </w:pict>
          </mc:Fallback>
        </mc:AlternateContent>
      </w:r>
    </w:p>
    <w:p w14:paraId="0DCE6FAD" w14:textId="307566CD" w:rsidR="00D0278B" w:rsidRPr="00E7423B" w:rsidRDefault="00D0278B" w:rsidP="00D0278B">
      <w:pPr>
        <w:rPr>
          <w:rtl/>
        </w:rPr>
      </w:pPr>
      <w:r w:rsidRPr="00E7423B">
        <w:rPr>
          <w:rtl/>
        </w:rPr>
        <w:t>تقادم المهارات بسرعة مع تطوّر التكنولوجيا.</w:t>
      </w:r>
    </w:p>
    <w:p w14:paraId="439EF246" w14:textId="77777777" w:rsidR="00D0278B" w:rsidRPr="00E7423B" w:rsidRDefault="00D0278B" w:rsidP="00D0278B">
      <w:pPr>
        <w:rPr>
          <w:rtl/>
        </w:rPr>
      </w:pPr>
      <w:r w:rsidRPr="00E7423B">
        <w:rPr>
          <w:rtl/>
        </w:rPr>
        <w:t xml:space="preserve">   الحل: الالتزام بالتعلّم المستمر ومتابعة اتّجاهات السوق.</w:t>
      </w:r>
    </w:p>
    <w:p w14:paraId="43C14AA3" w14:textId="77777777" w:rsidR="00D0278B" w:rsidRPr="00E7423B" w:rsidRDefault="00D0278B" w:rsidP="00D0278B">
      <w:pPr>
        <w:rPr>
          <w:rtl/>
        </w:rPr>
      </w:pPr>
      <w:r w:rsidRPr="00E7423B">
        <w:rPr>
          <w:rtl/>
        </w:rPr>
        <w:t>وفقاً لتقرير المنتدى الاقتصادي العالمي (2023)، فإنّ 50% من القوى العاملة العالمية ستحتاج إلى إعادة تأهيل مهاراتها بحلول عام 2027 بسبب التغيّرات التكنولوجية المتسارعة.</w:t>
      </w:r>
    </w:p>
    <w:p w14:paraId="69591592" w14:textId="77777777" w:rsidR="00D0278B" w:rsidRDefault="00D0278B" w:rsidP="00D0278B">
      <w:pPr>
        <w:rPr>
          <w:rtl/>
        </w:rPr>
      </w:pPr>
    </w:p>
    <w:p w14:paraId="145DE6FF" w14:textId="77777777" w:rsidR="00375124" w:rsidRDefault="00375124" w:rsidP="00D0278B">
      <w:pPr>
        <w:rPr>
          <w:rtl/>
        </w:rPr>
      </w:pPr>
    </w:p>
    <w:p w14:paraId="7937DB26" w14:textId="77777777" w:rsidR="00375124" w:rsidRDefault="00375124" w:rsidP="00D0278B">
      <w:pPr>
        <w:rPr>
          <w:rtl/>
        </w:rPr>
      </w:pPr>
    </w:p>
    <w:p w14:paraId="0332D97B" w14:textId="0E558204" w:rsidR="00375124" w:rsidRDefault="00375124" w:rsidP="00375124">
      <w:pPr>
        <w:jc w:val="center"/>
        <w:rPr>
          <w:rtl/>
        </w:rPr>
      </w:pPr>
      <w:r>
        <w:rPr>
          <w:noProof/>
        </w:rPr>
        <w:drawing>
          <wp:inline distT="0" distB="0" distL="0" distR="0" wp14:anchorId="03D4C8F3" wp14:editId="2F7A9FE9">
            <wp:extent cx="1223010" cy="1223010"/>
            <wp:effectExtent l="0" t="0" r="0" b="0"/>
            <wp:docPr id="1608696526" name="Picture 1608696526" descr="Tar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arget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75124" w14:paraId="319EE519" w14:textId="77777777" w:rsidTr="00A8685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F3D3C1C" w14:textId="77777777" w:rsidR="00375124" w:rsidRPr="00B45CE2" w:rsidRDefault="00375124" w:rsidP="003F44C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67779B04" wp14:editId="3DA2AE34">
                  <wp:extent cx="485140" cy="485140"/>
                  <wp:effectExtent l="0" t="0" r="0" b="0"/>
                  <wp:docPr id="1717196165" name="Picture 171719616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B37E75E" w14:textId="21D480A5" w:rsidR="00375124" w:rsidRPr="00B45CE2" w:rsidRDefault="00375124" w:rsidP="003F44C6">
            <w:pPr>
              <w:pStyle w:val="ac"/>
              <w:jc w:val="center"/>
              <w:rPr>
                <w:color w:val="168489"/>
                <w:sz w:val="44"/>
                <w:szCs w:val="44"/>
                <w:rtl/>
                <w:lang w:bidi="ar-EG"/>
              </w:rPr>
            </w:pPr>
            <w:r w:rsidRPr="00B45CE2">
              <w:rPr>
                <w:rFonts w:hint="cs"/>
                <w:color w:val="168489"/>
                <w:sz w:val="44"/>
                <w:szCs w:val="44"/>
                <w:rtl/>
                <w:lang w:bidi="ar-EG"/>
              </w:rPr>
              <w:t xml:space="preserve">نشاط </w:t>
            </w:r>
            <w:r w:rsidR="00A85702">
              <w:rPr>
                <w:rFonts w:hint="cs"/>
                <w:color w:val="168489"/>
                <w:sz w:val="44"/>
                <w:szCs w:val="44"/>
                <w:rtl/>
                <w:lang w:bidi="ar-EG"/>
              </w:rPr>
              <w:t>تعاوني</w:t>
            </w:r>
          </w:p>
        </w:tc>
        <w:tc>
          <w:tcPr>
            <w:tcW w:w="7506" w:type="dxa"/>
            <w:tcBorders>
              <w:left w:val="single" w:sz="36" w:space="0" w:color="808080" w:themeColor="background1" w:themeShade="80"/>
            </w:tcBorders>
            <w:shd w:val="clear" w:color="auto" w:fill="F2F2F2" w:themeFill="background1" w:themeFillShade="F2"/>
          </w:tcPr>
          <w:p w14:paraId="2AB40240" w14:textId="77777777" w:rsidR="00375124" w:rsidRDefault="00375124" w:rsidP="003F44C6">
            <w:pPr>
              <w:bidi w:val="0"/>
              <w:jc w:val="center"/>
              <w:rPr>
                <w:rFonts w:ascii="Adobe Arabic" w:hAnsi="Adobe Arabic" w:cs="Adobe Arabic"/>
                <w:bCs/>
                <w:color w:val="168489"/>
                <w:sz w:val="52"/>
                <w:szCs w:val="52"/>
                <w:rtl/>
                <w:lang w:bidi="ar-EG"/>
              </w:rPr>
            </w:pPr>
          </w:p>
          <w:p w14:paraId="56C729E4" w14:textId="573A738F" w:rsidR="00375124" w:rsidRPr="00AB5D47" w:rsidRDefault="00375124" w:rsidP="00B37ED3">
            <w:pPr>
              <w:jc w:val="center"/>
              <w:rPr>
                <w:rFonts w:ascii="Adobe Arabic" w:hAnsi="Adobe Arabic" w:cs="Adobe Arabic"/>
                <w:bCs/>
                <w:color w:val="168489"/>
                <w:sz w:val="52"/>
                <w:szCs w:val="52"/>
                <w:rtl/>
                <w:lang w:bidi="ar-EG"/>
              </w:rPr>
            </w:pPr>
            <w:r w:rsidRPr="00375124">
              <w:rPr>
                <w:rFonts w:ascii="Adobe Arabic" w:hAnsi="Adobe Arabic" w:cs="Adobe Arabic"/>
                <w:bCs/>
                <w:color w:val="168489"/>
                <w:sz w:val="52"/>
                <w:szCs w:val="52"/>
                <w:rtl/>
                <w:lang w:bidi="ar-EG"/>
              </w:rPr>
              <w:t>خارطة الكنز المهني</w:t>
            </w:r>
          </w:p>
        </w:tc>
      </w:tr>
    </w:tbl>
    <w:p w14:paraId="37C7BEAF" w14:textId="77777777" w:rsidR="00375124" w:rsidRPr="008D39CE" w:rsidRDefault="00375124" w:rsidP="00375124">
      <w:r w:rsidRPr="00853909">
        <w:rPr>
          <w:noProof/>
        </w:rPr>
        <mc:AlternateContent>
          <mc:Choice Requires="wpg">
            <w:drawing>
              <wp:inline distT="0" distB="0" distL="0" distR="0" wp14:anchorId="22EAC94B" wp14:editId="2438FB1E">
                <wp:extent cx="4406692" cy="545009"/>
                <wp:effectExtent l="0" t="0" r="0" b="26670"/>
                <wp:docPr id="160869797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7971" name="Group 1608697971"/>
                        <wpg:cNvGrpSpPr/>
                        <wpg:grpSpPr>
                          <a:xfrm>
                            <a:off x="3797654" y="0"/>
                            <a:ext cx="609038" cy="545009"/>
                            <a:chOff x="3797654" y="0"/>
                            <a:chExt cx="609038" cy="545009"/>
                          </a:xfrm>
                        </wpg:grpSpPr>
                        <pic:pic xmlns:pic="http://schemas.openxmlformats.org/drawingml/2006/picture">
                          <pic:nvPicPr>
                            <pic:cNvPr id="1608697972" name="Picture 1608697972" descr="Clock "/>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3" name="Rectangle: Rounded Corners 160869797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7974" name="TextBox 19"/>
                        <wps:cNvSpPr txBox="1"/>
                        <wps:spPr>
                          <a:xfrm>
                            <a:off x="0" y="113532"/>
                            <a:ext cx="3597910" cy="395605"/>
                          </a:xfrm>
                          <a:prstGeom prst="rect">
                            <a:avLst/>
                          </a:prstGeom>
                          <a:noFill/>
                        </wps:spPr>
                        <wps:txbx>
                          <w:txbxContent>
                            <w:p w14:paraId="2AB430F2" w14:textId="77777777" w:rsidR="00375124" w:rsidRPr="00B45CE2" w:rsidRDefault="00375124" w:rsidP="00375124">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22EAC94B" id="Group 26" o:spid="_x0000_s1296"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aiWsgN&#10;BAAA8g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608697971" o:spid="_x0000_s129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">
                  <v:shape id="Picture 1608697972" o:spid="_x0000_s129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">
                    <v:imagedata r:id="rId129" o:title="Clock "/>
                  </v:shape>
                  <v:roundrect id="Rectangle: Rounded Corners 1608697973" o:spid="_x0000_s129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" fillcolor="#7a8696" strokecolor="#7a8696" strokeweight="1pt">
                    <v:stroke joinstyle="miter"/>
                  </v:roundrect>
                </v:group>
                <v:shape id="TextBox 19" o:spid="_x0000_s1300"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" filled="f" stroked="f">
                  <v:textbox style="mso-fit-shape-to-text:t">
                    <w:txbxContent>
                      <w:p w14:paraId="2AB430F2" w14:textId="77777777" w:rsidR="00375124" w:rsidRPr="00B45CE2" w:rsidRDefault="00375124" w:rsidP="00375124">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04EB07CF" w14:textId="77777777" w:rsidR="00375124" w:rsidRPr="0024372F" w:rsidRDefault="00375124" w:rsidP="00375124">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47974792" w14:textId="77777777" w:rsidR="00375124" w:rsidRPr="008D39CE" w:rsidRDefault="00375124" w:rsidP="00375124">
      <w:r w:rsidRPr="00853909">
        <w:rPr>
          <w:noProof/>
        </w:rPr>
        <mc:AlternateContent>
          <mc:Choice Requires="wpg">
            <w:drawing>
              <wp:inline distT="0" distB="0" distL="0" distR="0" wp14:anchorId="39068291" wp14:editId="49CBD841">
                <wp:extent cx="4435062" cy="545009"/>
                <wp:effectExtent l="0" t="0" r="3810" b="26670"/>
                <wp:docPr id="160869797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7976" name="Picture 1608697976" descr="Goal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7" name="Rectangle: Rounded Corners 160869797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978" name="TextBox 23"/>
                        <wps:cNvSpPr txBox="1"/>
                        <wps:spPr>
                          <a:xfrm>
                            <a:off x="0" y="64202"/>
                            <a:ext cx="3600450" cy="395605"/>
                          </a:xfrm>
                          <a:prstGeom prst="rect">
                            <a:avLst/>
                          </a:prstGeom>
                          <a:noFill/>
                        </wps:spPr>
                        <wps:txbx>
                          <w:txbxContent>
                            <w:p w14:paraId="5DC66BA9" w14:textId="503B0210" w:rsidR="00375124" w:rsidRPr="00B45CE2" w:rsidRDefault="00B37ED3" w:rsidP="00375124">
                              <w:pPr>
                                <w:pStyle w:val="ac"/>
                                <w:rPr>
                                  <w:color w:val="168489"/>
                                  <w:sz w:val="44"/>
                                  <w:szCs w:val="44"/>
                                  <w:lang w:bidi="ar-EG"/>
                                </w:rPr>
                              </w:pPr>
                              <w:hyperlink r:id="rId131" w:history="1">
                                <w:r w:rsidR="00375124" w:rsidRPr="00B37ED3">
                                  <w:rPr>
                                    <w:rStyle w:val="Hyperlink"/>
                                    <w:sz w:val="44"/>
                                    <w:szCs w:val="44"/>
                                    <w:rtl/>
                                    <w:lang w:bidi="ar-EG"/>
                                  </w:rPr>
                                  <w:t>أهداف النشاط:</w:t>
                                </w:r>
                              </w:hyperlink>
                            </w:p>
                          </w:txbxContent>
                        </wps:txbx>
                        <wps:bodyPr wrap="square">
                          <a:spAutoFit/>
                        </wps:bodyPr>
                      </wps:wsp>
                    </wpg:wgp>
                  </a:graphicData>
                </a:graphic>
              </wp:inline>
            </w:drawing>
          </mc:Choice>
          <mc:Fallback>
            <w:pict>
              <v:group w14:anchorId="39068291" id="Group 28" o:spid="_x0000_s130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">
                <v:shape id="Picture 1608697976" o:spid="_x0000_s130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">
                  <v:imagedata r:id="rId132" o:title="Goal "/>
                </v:shape>
                <v:roundrect id="Rectangle: Rounded Corners 1608697977" o:spid="_x0000_s130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" fillcolor="#7a8696" strokecolor="#7a8696" strokeweight="1pt">
                  <v:stroke joinstyle="miter"/>
                </v:roundrect>
                <v:shape id="TextBox 23" o:spid="_x0000_s1304"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" filled="f" stroked="f">
                  <v:textbox style="mso-fit-shape-to-text:t">
                    <w:txbxContent>
                      <w:p w14:paraId="5DC66BA9" w14:textId="503B0210" w:rsidR="00375124" w:rsidRPr="00B45CE2" w:rsidRDefault="00B37ED3" w:rsidP="00375124">
                        <w:pPr>
                          <w:pStyle w:val="ac"/>
                          <w:rPr>
                            <w:color w:val="168489"/>
                            <w:sz w:val="44"/>
                            <w:szCs w:val="44"/>
                            <w:lang w:bidi="ar-EG"/>
                          </w:rPr>
                        </w:pPr>
                        <w:hyperlink r:id="rId133" w:history="1">
                          <w:r w:rsidR="00375124" w:rsidRPr="00B37ED3">
                            <w:rPr>
                              <w:rStyle w:val="Hyperlink"/>
                              <w:sz w:val="44"/>
                              <w:szCs w:val="44"/>
                              <w:rtl/>
                              <w:lang w:bidi="ar-EG"/>
                            </w:rPr>
                            <w:t>أهداف النشاط:</w:t>
                          </w:r>
                        </w:hyperlink>
                      </w:p>
                    </w:txbxContent>
                  </v:textbox>
                </v:shape>
                <w10:anchorlock/>
              </v:group>
            </w:pict>
          </mc:Fallback>
        </mc:AlternateContent>
      </w:r>
    </w:p>
    <w:p w14:paraId="24544E58" w14:textId="77777777" w:rsidR="00375124" w:rsidRPr="00E7423B" w:rsidRDefault="00375124" w:rsidP="00375124">
      <w:pPr>
        <w:rPr>
          <w:rtl/>
        </w:rPr>
      </w:pPr>
      <w:r w:rsidRPr="00E7423B">
        <w:rPr>
          <w:rtl/>
        </w:rPr>
        <w:t xml:space="preserve">1. تطبيق أداة تحليل </w:t>
      </w:r>
      <w:r w:rsidRPr="00E7423B">
        <w:t>SWOT</w:t>
      </w:r>
      <w:r w:rsidRPr="00E7423B">
        <w:rPr>
          <w:rtl/>
        </w:rPr>
        <w:t xml:space="preserve"> في سياق التطوير المهني.</w:t>
      </w:r>
    </w:p>
    <w:p w14:paraId="514E4EB9" w14:textId="77777777" w:rsidR="00375124" w:rsidRPr="00E7423B" w:rsidRDefault="00375124" w:rsidP="00375124">
      <w:pPr>
        <w:rPr>
          <w:rtl/>
        </w:rPr>
      </w:pPr>
      <w:r w:rsidRPr="00E7423B">
        <w:rPr>
          <w:rtl/>
        </w:rPr>
        <w:t>2. تنمية مهارات التفكير النقدي في تحليل الحالات المهنية.</w:t>
      </w:r>
    </w:p>
    <w:p w14:paraId="442EF75C" w14:textId="77777777" w:rsidR="00375124" w:rsidRPr="00E7423B" w:rsidRDefault="00375124" w:rsidP="00375124">
      <w:pPr>
        <w:rPr>
          <w:rtl/>
        </w:rPr>
      </w:pPr>
      <w:r w:rsidRPr="00E7423B">
        <w:rPr>
          <w:rtl/>
        </w:rPr>
        <w:t>3. تعزيز القدرة على اقتراح حلول عملية لمعوّقات التطوّر الوظيفي.</w:t>
      </w:r>
    </w:p>
    <w:p w14:paraId="58D44A54" w14:textId="77777777" w:rsidR="00375124" w:rsidRPr="00E7423B" w:rsidRDefault="00375124" w:rsidP="00375124">
      <w:pPr>
        <w:rPr>
          <w:rtl/>
        </w:rPr>
      </w:pPr>
      <w:r w:rsidRPr="00E7423B">
        <w:rPr>
          <w:rtl/>
        </w:rPr>
        <w:t>4. تطوير مهارات العمل الجماعي والتفكير الإبداعي.</w:t>
      </w:r>
    </w:p>
    <w:p w14:paraId="4BD8E920" w14:textId="77777777" w:rsidR="00375124" w:rsidRDefault="00375124" w:rsidP="00375124">
      <w:pPr>
        <w:rPr>
          <w:rtl/>
        </w:rPr>
      </w:pPr>
      <w:r w:rsidRPr="00DF5C59">
        <w:rPr>
          <w:noProof/>
        </w:rPr>
        <mc:AlternateContent>
          <mc:Choice Requires="wpg">
            <w:drawing>
              <wp:inline distT="0" distB="0" distL="0" distR="0" wp14:anchorId="2C341ED0" wp14:editId="668EEC4C">
                <wp:extent cx="4399280" cy="544971"/>
                <wp:effectExtent l="0" t="0" r="1270" b="26670"/>
                <wp:docPr id="1608697979"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608697980" name="Group 1608697980"/>
                        <wpg:cNvGrpSpPr/>
                        <wpg:grpSpPr>
                          <a:xfrm>
                            <a:off x="0" y="0"/>
                            <a:ext cx="3843037" cy="544971"/>
                            <a:chOff x="0" y="0"/>
                            <a:chExt cx="3843373" cy="545009"/>
                          </a:xfrm>
                        </wpg:grpSpPr>
                        <wps:wsp>
                          <wps:cNvPr id="1608697981" name="Rectangle: Rounded Corners 160869798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982" name="TextBox 19"/>
                          <wps:cNvSpPr txBox="1"/>
                          <wps:spPr>
                            <a:xfrm>
                              <a:off x="0" y="113676"/>
                              <a:ext cx="3599495" cy="395633"/>
                            </a:xfrm>
                            <a:prstGeom prst="rect">
                              <a:avLst/>
                            </a:prstGeom>
                            <a:noFill/>
                          </wps:spPr>
                          <wps:txbx>
                            <w:txbxContent>
                              <w:p w14:paraId="201D11A1" w14:textId="77777777" w:rsidR="00375124" w:rsidRPr="00B45CE2" w:rsidRDefault="00375124" w:rsidP="00375124">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608697983" name="Picture 1608697983" descr="Idea"/>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341ED0" id="Group 4096" o:spid="_x0000_s1305"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">
                <v:group id="Group 1608697980" o:spid="_x0000_s1306"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">
                  <v:roundrect id="Rectangle: Rounded Corners 1608697981" o:spid="_x0000_s130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" fillcolor="#7a8696" strokecolor="#7a8696" strokeweight="1pt">
                    <v:stroke joinstyle="miter"/>
                  </v:roundrect>
                  <v:shape id="TextBox 19" o:spid="_x0000_s1308"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" filled="f" stroked="f">
                    <v:textbox style="mso-fit-shape-to-text:t">
                      <w:txbxContent>
                        <w:p w14:paraId="201D11A1" w14:textId="77777777" w:rsidR="00375124" w:rsidRPr="00B45CE2" w:rsidRDefault="00375124" w:rsidP="00375124">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608697983" o:spid="_x0000_s1309"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">
                  <v:imagedata r:id="rId135" o:title="Idea"/>
                </v:shape>
                <w10:anchorlock/>
              </v:group>
            </w:pict>
          </mc:Fallback>
        </mc:AlternateContent>
      </w:r>
    </w:p>
    <w:p w14:paraId="2E8F5656" w14:textId="77777777" w:rsidR="00375124" w:rsidRPr="00E7423B" w:rsidRDefault="00375124" w:rsidP="00375124">
      <w:pPr>
        <w:rPr>
          <w:rtl/>
        </w:rPr>
      </w:pPr>
      <w:r w:rsidRPr="00E7423B">
        <w:rPr>
          <w:rtl/>
        </w:rPr>
        <w:t>- أوراق عمل تتضمن حالات دراسية.</w:t>
      </w:r>
    </w:p>
    <w:p w14:paraId="4BEFDF6F" w14:textId="77777777" w:rsidR="00375124" w:rsidRPr="00E7423B" w:rsidRDefault="00375124" w:rsidP="00375124">
      <w:pPr>
        <w:rPr>
          <w:rtl/>
        </w:rPr>
      </w:pPr>
      <w:r w:rsidRPr="00E7423B">
        <w:rPr>
          <w:rtl/>
        </w:rPr>
        <w:t>- لوحات ورقية كبيرة (فليب شارت).</w:t>
      </w:r>
    </w:p>
    <w:p w14:paraId="4C5B7606" w14:textId="77777777" w:rsidR="00375124" w:rsidRPr="00E7423B" w:rsidRDefault="00375124" w:rsidP="00375124">
      <w:pPr>
        <w:rPr>
          <w:rtl/>
        </w:rPr>
      </w:pPr>
      <w:r w:rsidRPr="00E7423B">
        <w:rPr>
          <w:rtl/>
        </w:rPr>
        <w:t>- أقلام ملوّنة.</w:t>
      </w:r>
    </w:p>
    <w:p w14:paraId="6BCB8FB4" w14:textId="77777777" w:rsidR="00375124" w:rsidRPr="00E7423B" w:rsidRDefault="00375124" w:rsidP="00375124">
      <w:pPr>
        <w:rPr>
          <w:rtl/>
        </w:rPr>
      </w:pPr>
      <w:r w:rsidRPr="00E7423B">
        <w:rPr>
          <w:rtl/>
        </w:rPr>
        <w:t xml:space="preserve">- نماذج تحليل </w:t>
      </w:r>
      <w:r w:rsidRPr="00E7423B">
        <w:t>SWOT</w:t>
      </w:r>
      <w:r w:rsidRPr="00E7423B">
        <w:rPr>
          <w:rtl/>
        </w:rPr>
        <w:t xml:space="preserve"> فارغة.</w:t>
      </w:r>
    </w:p>
    <w:p w14:paraId="7B54F030" w14:textId="77777777" w:rsidR="00375124" w:rsidRPr="00E7423B" w:rsidRDefault="00375124" w:rsidP="00375124">
      <w:pPr>
        <w:rPr>
          <w:rtl/>
        </w:rPr>
      </w:pPr>
      <w:r w:rsidRPr="00E7423B">
        <w:rPr>
          <w:rtl/>
        </w:rPr>
        <w:t>- بطاقات لاصقة (</w:t>
      </w:r>
      <w:r w:rsidRPr="00E7423B">
        <w:t>Post-it notes</w:t>
      </w:r>
      <w:r w:rsidRPr="00E7423B">
        <w:rPr>
          <w:rtl/>
        </w:rPr>
        <w:t>).</w:t>
      </w:r>
    </w:p>
    <w:p w14:paraId="059649EB" w14:textId="77777777" w:rsidR="00375124" w:rsidRPr="00AC7B58" w:rsidRDefault="00375124" w:rsidP="00375124">
      <w:pPr>
        <w:rPr>
          <w:rtl/>
        </w:rPr>
      </w:pPr>
      <w:r w:rsidRPr="00873F62">
        <w:rPr>
          <w:noProof/>
          <w:color w:val="C00000"/>
        </w:rPr>
        <mc:AlternateContent>
          <mc:Choice Requires="wpg">
            <w:drawing>
              <wp:inline distT="0" distB="0" distL="0" distR="0" wp14:anchorId="140C1E8A" wp14:editId="2FFC626F">
                <wp:extent cx="4418827" cy="545009"/>
                <wp:effectExtent l="0" t="0" r="1270" b="26670"/>
                <wp:docPr id="1717196160"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717196161" name="Group 1717196161"/>
                        <wpg:cNvGrpSpPr/>
                        <wpg:grpSpPr>
                          <a:xfrm>
                            <a:off x="3803929" y="0"/>
                            <a:ext cx="614898" cy="545009"/>
                            <a:chOff x="3803929" y="0"/>
                            <a:chExt cx="614898" cy="545009"/>
                          </a:xfrm>
                        </wpg:grpSpPr>
                        <pic:pic xmlns:pic="http://schemas.openxmlformats.org/drawingml/2006/picture">
                          <pic:nvPicPr>
                            <pic:cNvPr id="1717196162" name="Picture 1717196162" descr="Activity "/>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63" name="Rectangle: Rounded Corners 171719616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64" name="TextBox 17"/>
                        <wps:cNvSpPr txBox="1"/>
                        <wps:spPr>
                          <a:xfrm>
                            <a:off x="0" y="110634"/>
                            <a:ext cx="3597275" cy="395605"/>
                          </a:xfrm>
                          <a:prstGeom prst="rect">
                            <a:avLst/>
                          </a:prstGeom>
                          <a:noFill/>
                        </wps:spPr>
                        <wps:txbx>
                          <w:txbxContent>
                            <w:p w14:paraId="163A2229" w14:textId="77777777" w:rsidR="00375124" w:rsidRPr="00262BBE" w:rsidRDefault="00375124" w:rsidP="00375124">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140C1E8A" id="_x0000_s1310"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&#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">
                <v:group id="Group 1717196161" o:spid="_x0000_s1311"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">
                  <v:shape id="Picture 1717196162" o:spid="_x0000_s1312"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">
                    <v:imagedata r:id="rId137" o:title="Activity "/>
                  </v:shape>
                  <v:roundrect id="Rectangle: Rounded Corners 1717196163" o:spid="_x0000_s1313"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" fillcolor="#7a8696" strokecolor="#7a8696" strokeweight="1pt">
                    <v:stroke joinstyle="miter"/>
                  </v:roundrect>
                </v:group>
                <v:shape id="TextBox 17" o:spid="_x0000_s1314"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" filled="f" stroked="f">
                  <v:textbox style="mso-fit-shape-to-text:t">
                    <w:txbxContent>
                      <w:p w14:paraId="163A2229" w14:textId="77777777" w:rsidR="00375124" w:rsidRPr="00262BBE" w:rsidRDefault="00375124" w:rsidP="00375124">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04066441" w14:textId="77777777" w:rsidR="00D0278B" w:rsidRPr="00375124" w:rsidRDefault="00D0278B" w:rsidP="00D0278B">
      <w:pPr>
        <w:rPr>
          <w:b/>
          <w:bCs/>
          <w:rtl/>
        </w:rPr>
      </w:pPr>
      <w:r w:rsidRPr="00375124">
        <w:rPr>
          <w:b/>
          <w:bCs/>
          <w:rtl/>
        </w:rPr>
        <w:t xml:space="preserve">1. التقسيم والتعريف (5 دقائق): </w:t>
      </w:r>
    </w:p>
    <w:p w14:paraId="0440CD69" w14:textId="77777777" w:rsidR="00D0278B" w:rsidRPr="00E7423B" w:rsidRDefault="00D0278B" w:rsidP="00D0278B">
      <w:pPr>
        <w:rPr>
          <w:rtl/>
        </w:rPr>
      </w:pPr>
      <w:r w:rsidRPr="00E7423B">
        <w:rPr>
          <w:rtl/>
        </w:rPr>
        <w:t xml:space="preserve">   - يقسّم المدرّب المشاركين إلى مجموعات صغيرة (3-5 أشخاص).</w:t>
      </w:r>
    </w:p>
    <w:p w14:paraId="4514E6AC" w14:textId="77777777" w:rsidR="00D0278B" w:rsidRPr="00E7423B" w:rsidRDefault="00D0278B" w:rsidP="00D0278B">
      <w:pPr>
        <w:rPr>
          <w:rtl/>
        </w:rPr>
      </w:pPr>
      <w:r w:rsidRPr="00E7423B">
        <w:rPr>
          <w:rtl/>
        </w:rPr>
        <w:t xml:space="preserve">   - يشرح المدرّب هدف النشاط وآلية العمل.</w:t>
      </w:r>
    </w:p>
    <w:p w14:paraId="4DE230CC" w14:textId="77777777" w:rsidR="00D0278B" w:rsidRPr="00375124" w:rsidRDefault="00D0278B" w:rsidP="00375124">
      <w:pPr>
        <w:keepNext/>
        <w:rPr>
          <w:b/>
          <w:bCs/>
          <w:rtl/>
        </w:rPr>
      </w:pPr>
      <w:r w:rsidRPr="00375124">
        <w:rPr>
          <w:b/>
          <w:bCs/>
          <w:rtl/>
        </w:rPr>
        <w:lastRenderedPageBreak/>
        <w:t>2. توزيع الحالات (2 دقائق):</w:t>
      </w:r>
    </w:p>
    <w:p w14:paraId="7976D38E" w14:textId="77777777" w:rsidR="00D0278B" w:rsidRPr="00E7423B" w:rsidRDefault="00D0278B" w:rsidP="00D0278B">
      <w:pPr>
        <w:rPr>
          <w:rtl/>
        </w:rPr>
      </w:pPr>
      <w:r w:rsidRPr="00E7423B">
        <w:rPr>
          <w:rtl/>
        </w:rPr>
        <w:t xml:space="preserve">   - تتلقّى كل مجموعة حالة دراسية لموظّف افتراضي يواجه تحديات في مساره المهني.</w:t>
      </w:r>
    </w:p>
    <w:p w14:paraId="5E9ED96F" w14:textId="77777777" w:rsidR="00D0278B" w:rsidRPr="00375124" w:rsidRDefault="00D0278B" w:rsidP="00D0278B">
      <w:pPr>
        <w:rPr>
          <w:b/>
          <w:bCs/>
          <w:rtl/>
        </w:rPr>
      </w:pPr>
      <w:r w:rsidRPr="00375124">
        <w:rPr>
          <w:b/>
          <w:bCs/>
          <w:rtl/>
        </w:rPr>
        <w:t xml:space="preserve">3. مثال للحالة الدراسية: </w:t>
      </w:r>
    </w:p>
    <w:p w14:paraId="0F085211" w14:textId="77777777" w:rsidR="00D0278B" w:rsidRPr="00E7423B" w:rsidRDefault="00D0278B" w:rsidP="00D0278B">
      <w:pPr>
        <w:rPr>
          <w:rtl/>
        </w:rPr>
      </w:pPr>
      <w:r w:rsidRPr="00E7423B">
        <w:rPr>
          <w:rtl/>
        </w:rPr>
        <w:t xml:space="preserve">   "أحمد مهندس برمجيات عمره 32 سنة، يعمل في نفس الشركة منذ 8 سنوات. يمتلك خبرة تقنية جيدة ولكنه يفتقر إلى مهارات التواصل والعرض. يشعر بالملل من روتين العمل ويلاحظ أن زملاءه الجدد يتقدّمون بسرعة أكبر منه. يرغب في الانتقال لمنصب إداري لكنه قلق من نقص خبرته الإدارية."</w:t>
      </w:r>
    </w:p>
    <w:p w14:paraId="4D410861" w14:textId="77777777" w:rsidR="00D0278B" w:rsidRPr="00375124" w:rsidRDefault="00D0278B" w:rsidP="00D0278B">
      <w:pPr>
        <w:rPr>
          <w:b/>
          <w:bCs/>
          <w:rtl/>
        </w:rPr>
      </w:pPr>
      <w:r w:rsidRPr="00375124">
        <w:rPr>
          <w:b/>
          <w:bCs/>
          <w:rtl/>
        </w:rPr>
        <w:t>4. التحليل الجماعي (15 دقيقة):</w:t>
      </w:r>
    </w:p>
    <w:p w14:paraId="52EB3F8A" w14:textId="77777777" w:rsidR="00D0278B" w:rsidRPr="00E7423B" w:rsidRDefault="00D0278B" w:rsidP="00D0278B">
      <w:pPr>
        <w:rPr>
          <w:rtl/>
        </w:rPr>
      </w:pPr>
      <w:r w:rsidRPr="00E7423B">
        <w:rPr>
          <w:rtl/>
        </w:rPr>
        <w:t xml:space="preserve">   - تقوم كل مجموعة بتحليل </w:t>
      </w:r>
      <w:r w:rsidRPr="00E7423B">
        <w:t>SWOT</w:t>
      </w:r>
      <w:r w:rsidRPr="00E7423B">
        <w:rPr>
          <w:rtl/>
        </w:rPr>
        <w:t xml:space="preserve"> للموظف في الحالة الدراسية.</w:t>
      </w:r>
    </w:p>
    <w:p w14:paraId="25F163DB" w14:textId="77777777" w:rsidR="00D0278B" w:rsidRPr="00E7423B" w:rsidRDefault="00D0278B" w:rsidP="00D0278B">
      <w:pPr>
        <w:rPr>
          <w:rtl/>
        </w:rPr>
      </w:pPr>
      <w:r w:rsidRPr="00E7423B">
        <w:rPr>
          <w:rtl/>
        </w:rPr>
        <w:t xml:space="preserve">   - تحديد نقاط القوة والضعف (العوامل الداخلية).</w:t>
      </w:r>
    </w:p>
    <w:p w14:paraId="3890906A" w14:textId="77777777" w:rsidR="00D0278B" w:rsidRPr="00E7423B" w:rsidRDefault="00D0278B" w:rsidP="00D0278B">
      <w:pPr>
        <w:rPr>
          <w:rtl/>
        </w:rPr>
      </w:pPr>
      <w:r w:rsidRPr="00E7423B">
        <w:rPr>
          <w:rtl/>
        </w:rPr>
        <w:t xml:space="preserve">   - تحديد الفرص والتهديدات (العوامل الخارجية).</w:t>
      </w:r>
    </w:p>
    <w:p w14:paraId="1D0113C4" w14:textId="77777777" w:rsidR="00D0278B" w:rsidRPr="00E7423B" w:rsidRDefault="00D0278B" w:rsidP="00D0278B">
      <w:pPr>
        <w:rPr>
          <w:rtl/>
        </w:rPr>
      </w:pPr>
      <w:r w:rsidRPr="00E7423B">
        <w:rPr>
          <w:rtl/>
        </w:rPr>
        <w:t xml:space="preserve">   - مناقشة المعوّقات الرئيسية التي تواجه الموظف.</w:t>
      </w:r>
    </w:p>
    <w:p w14:paraId="4D601733" w14:textId="77777777" w:rsidR="00D0278B" w:rsidRPr="00375124" w:rsidRDefault="00D0278B" w:rsidP="00D0278B">
      <w:pPr>
        <w:rPr>
          <w:b/>
          <w:bCs/>
          <w:rtl/>
        </w:rPr>
      </w:pPr>
      <w:r w:rsidRPr="00375124">
        <w:rPr>
          <w:b/>
          <w:bCs/>
          <w:rtl/>
        </w:rPr>
        <w:t>5. اقتراح الحلول (5 دقائق):</w:t>
      </w:r>
    </w:p>
    <w:p w14:paraId="7A66E6ED" w14:textId="77777777" w:rsidR="00D0278B" w:rsidRPr="00E7423B" w:rsidRDefault="00D0278B" w:rsidP="00D0278B">
      <w:pPr>
        <w:rPr>
          <w:rtl/>
        </w:rPr>
      </w:pPr>
      <w:r w:rsidRPr="00E7423B">
        <w:rPr>
          <w:rtl/>
        </w:rPr>
        <w:t xml:space="preserve">   - تقترح كل مجموعة 3 حلول عملية وواقعية للتغلّب على معوّقات التطوّر المهني للموظف.</w:t>
      </w:r>
    </w:p>
    <w:p w14:paraId="58B60569" w14:textId="77777777" w:rsidR="00D0278B" w:rsidRPr="00E7423B" w:rsidRDefault="00D0278B" w:rsidP="00D0278B">
      <w:pPr>
        <w:rPr>
          <w:rtl/>
        </w:rPr>
      </w:pPr>
      <w:r w:rsidRPr="00E7423B">
        <w:rPr>
          <w:rtl/>
        </w:rPr>
        <w:t xml:space="preserve">   - يجب أن تكون الحلول محدّدة وقابلة للتنفيذ وذات جدول زمني واضح.</w:t>
      </w:r>
    </w:p>
    <w:p w14:paraId="59FA7BF6" w14:textId="77777777" w:rsidR="00D0278B" w:rsidRPr="00375124" w:rsidRDefault="00D0278B" w:rsidP="00D0278B">
      <w:pPr>
        <w:rPr>
          <w:b/>
          <w:bCs/>
          <w:rtl/>
        </w:rPr>
      </w:pPr>
      <w:r w:rsidRPr="00375124">
        <w:rPr>
          <w:b/>
          <w:bCs/>
          <w:rtl/>
        </w:rPr>
        <w:t>6. العرض والمناقشة (3 دقائق لكل مجموعة):</w:t>
      </w:r>
    </w:p>
    <w:p w14:paraId="79727F01" w14:textId="77777777" w:rsidR="00D0278B" w:rsidRPr="00E7423B" w:rsidRDefault="00D0278B" w:rsidP="00D0278B">
      <w:pPr>
        <w:rPr>
          <w:rtl/>
        </w:rPr>
      </w:pPr>
      <w:r w:rsidRPr="00E7423B">
        <w:rPr>
          <w:rtl/>
        </w:rPr>
        <w:t xml:space="preserve">   - تعرض كل مجموعة نتائج تحليلها والحلول المقترحة.</w:t>
      </w:r>
    </w:p>
    <w:p w14:paraId="387F461F" w14:textId="77777777" w:rsidR="00D0278B" w:rsidRPr="00E7423B" w:rsidRDefault="00D0278B" w:rsidP="00D0278B">
      <w:pPr>
        <w:rPr>
          <w:rtl/>
        </w:rPr>
      </w:pPr>
      <w:r w:rsidRPr="00E7423B">
        <w:rPr>
          <w:rtl/>
        </w:rPr>
        <w:t xml:space="preserve">   - يقدّم المدرّب والمشاركون الآخرون تغذية راجعة بنّاءة.</w:t>
      </w:r>
    </w:p>
    <w:p w14:paraId="05B1D760" w14:textId="2F651D21" w:rsidR="00D0278B" w:rsidRPr="00375124" w:rsidRDefault="00B37ED3" w:rsidP="00375124">
      <w:pPr>
        <w:pStyle w:val="ad"/>
        <w:rPr>
          <w:b w:val="0"/>
          <w:bCs/>
          <w:color w:val="168489"/>
          <w:rtl/>
        </w:rPr>
      </w:pPr>
      <w:hyperlink r:id="rId138" w:history="1">
        <w:r w:rsidR="00D0278B" w:rsidRPr="00B37ED3">
          <w:rPr>
            <w:rStyle w:val="Hyperlink"/>
            <w:b w:val="0"/>
            <w:bCs/>
            <w:rtl/>
          </w:rPr>
          <w:t>حل نموذجي للحالة المذكورة:</w:t>
        </w:r>
      </w:hyperlink>
    </w:p>
    <w:p w14:paraId="12A035A0" w14:textId="77777777" w:rsidR="00D0278B" w:rsidRPr="00E7423B" w:rsidRDefault="00D0278B" w:rsidP="00D0278B">
      <w:pPr>
        <w:rPr>
          <w:rtl/>
        </w:rPr>
      </w:pPr>
      <w:r w:rsidRPr="00E7423B">
        <w:rPr>
          <w:rtl/>
        </w:rPr>
        <w:t xml:space="preserve">تحليل </w:t>
      </w:r>
      <w:r w:rsidRPr="00E7423B">
        <w:t>SWOT</w:t>
      </w:r>
      <w:r w:rsidRPr="00E7423B">
        <w:rPr>
          <w:rtl/>
        </w:rPr>
        <w:t xml:space="preserve"> لأحمد:</w:t>
      </w:r>
    </w:p>
    <w:p w14:paraId="2735F3FF" w14:textId="77777777" w:rsidR="00D0278B" w:rsidRPr="00375124" w:rsidRDefault="00D0278B" w:rsidP="00375124">
      <w:pPr>
        <w:pStyle w:val="ad"/>
        <w:rPr>
          <w:b w:val="0"/>
          <w:bCs/>
          <w:rtl/>
        </w:rPr>
      </w:pPr>
      <w:r w:rsidRPr="00375124">
        <w:rPr>
          <w:b w:val="0"/>
          <w:bCs/>
          <w:rtl/>
        </w:rPr>
        <w:t>نقاط القوة:</w:t>
      </w:r>
    </w:p>
    <w:p w14:paraId="5BDE524E" w14:textId="77777777" w:rsidR="00D0278B" w:rsidRPr="00E7423B" w:rsidRDefault="00D0278B" w:rsidP="00D0278B">
      <w:pPr>
        <w:rPr>
          <w:rtl/>
        </w:rPr>
      </w:pPr>
      <w:r w:rsidRPr="00E7423B">
        <w:rPr>
          <w:rtl/>
        </w:rPr>
        <w:t>- خبرة تقنية جيدة.</w:t>
      </w:r>
    </w:p>
    <w:p w14:paraId="7B085DEA" w14:textId="77777777" w:rsidR="00D0278B" w:rsidRPr="00E7423B" w:rsidRDefault="00D0278B" w:rsidP="00D0278B">
      <w:pPr>
        <w:rPr>
          <w:rtl/>
        </w:rPr>
      </w:pPr>
      <w:r w:rsidRPr="00E7423B">
        <w:rPr>
          <w:rtl/>
        </w:rPr>
        <w:t>- الاستقرار في الشركة (8 سنوات).</w:t>
      </w:r>
    </w:p>
    <w:p w14:paraId="0B07C336" w14:textId="77777777" w:rsidR="00D0278B" w:rsidRPr="00E7423B" w:rsidRDefault="00D0278B" w:rsidP="00D0278B">
      <w:pPr>
        <w:rPr>
          <w:rtl/>
        </w:rPr>
      </w:pPr>
      <w:r w:rsidRPr="00E7423B">
        <w:rPr>
          <w:rtl/>
        </w:rPr>
        <w:t>- المعرفة العميقة بثقافة الشركة وأنظمتها.</w:t>
      </w:r>
    </w:p>
    <w:p w14:paraId="43D8A2FE" w14:textId="77777777" w:rsidR="00D0278B" w:rsidRPr="00375124" w:rsidRDefault="00D0278B" w:rsidP="00375124">
      <w:pPr>
        <w:pStyle w:val="ad"/>
        <w:keepNext/>
        <w:rPr>
          <w:b w:val="0"/>
          <w:bCs/>
          <w:rtl/>
        </w:rPr>
      </w:pPr>
      <w:r w:rsidRPr="00375124">
        <w:rPr>
          <w:b w:val="0"/>
          <w:bCs/>
          <w:rtl/>
        </w:rPr>
        <w:lastRenderedPageBreak/>
        <w:t>نقاط الضعف:</w:t>
      </w:r>
    </w:p>
    <w:p w14:paraId="68F1C2D6" w14:textId="77777777" w:rsidR="00D0278B" w:rsidRPr="00E7423B" w:rsidRDefault="00D0278B" w:rsidP="00D0278B">
      <w:pPr>
        <w:rPr>
          <w:rtl/>
        </w:rPr>
      </w:pPr>
      <w:r w:rsidRPr="00E7423B">
        <w:rPr>
          <w:rtl/>
        </w:rPr>
        <w:t>- ضعف مهارات التواصل والعرض.</w:t>
      </w:r>
    </w:p>
    <w:p w14:paraId="1DCC8068" w14:textId="77777777" w:rsidR="00D0278B" w:rsidRPr="00E7423B" w:rsidRDefault="00D0278B" w:rsidP="00D0278B">
      <w:pPr>
        <w:rPr>
          <w:rtl/>
        </w:rPr>
      </w:pPr>
      <w:r w:rsidRPr="00E7423B">
        <w:rPr>
          <w:rtl/>
        </w:rPr>
        <w:t>- نقص الخبرة الإدارية.</w:t>
      </w:r>
    </w:p>
    <w:p w14:paraId="4966E880" w14:textId="77777777" w:rsidR="00D0278B" w:rsidRPr="00E7423B" w:rsidRDefault="00D0278B" w:rsidP="00D0278B">
      <w:pPr>
        <w:rPr>
          <w:rtl/>
        </w:rPr>
      </w:pPr>
      <w:r w:rsidRPr="00E7423B">
        <w:rPr>
          <w:rtl/>
        </w:rPr>
        <w:t>- عدم المبادرة للخروج من منطقة الراحة.</w:t>
      </w:r>
    </w:p>
    <w:p w14:paraId="0BF264B9" w14:textId="77777777" w:rsidR="00D0278B" w:rsidRPr="00375124" w:rsidRDefault="00D0278B" w:rsidP="00375124">
      <w:pPr>
        <w:pStyle w:val="ad"/>
        <w:rPr>
          <w:b w:val="0"/>
          <w:bCs/>
          <w:rtl/>
        </w:rPr>
      </w:pPr>
      <w:r w:rsidRPr="00375124">
        <w:rPr>
          <w:b w:val="0"/>
          <w:bCs/>
          <w:rtl/>
        </w:rPr>
        <w:t>الفرص:</w:t>
      </w:r>
    </w:p>
    <w:p w14:paraId="6D0EC819" w14:textId="77777777" w:rsidR="00D0278B" w:rsidRPr="00E7423B" w:rsidRDefault="00D0278B" w:rsidP="00D0278B">
      <w:pPr>
        <w:rPr>
          <w:rtl/>
        </w:rPr>
      </w:pPr>
      <w:r w:rsidRPr="00E7423B">
        <w:rPr>
          <w:rtl/>
        </w:rPr>
        <w:t>- برامج التدريب الإداري داخل الشركة.</w:t>
      </w:r>
    </w:p>
    <w:p w14:paraId="6B1F5E71" w14:textId="77777777" w:rsidR="00D0278B" w:rsidRPr="00E7423B" w:rsidRDefault="00D0278B" w:rsidP="00D0278B">
      <w:pPr>
        <w:rPr>
          <w:rtl/>
        </w:rPr>
      </w:pPr>
      <w:r w:rsidRPr="00E7423B">
        <w:rPr>
          <w:rtl/>
        </w:rPr>
        <w:t>- تنامي الحاجة للمدراء ذوي الخلفيات التقنية.</w:t>
      </w:r>
    </w:p>
    <w:p w14:paraId="2D76FC87" w14:textId="77777777" w:rsidR="00D0278B" w:rsidRPr="00E7423B" w:rsidRDefault="00D0278B" w:rsidP="00D0278B">
      <w:pPr>
        <w:rPr>
          <w:rtl/>
        </w:rPr>
      </w:pPr>
      <w:r w:rsidRPr="00E7423B">
        <w:rPr>
          <w:rtl/>
        </w:rPr>
        <w:t>- إمكانية التدرّج من مشرف فريق إلى مدير مشاريع.</w:t>
      </w:r>
    </w:p>
    <w:p w14:paraId="48C29B0A" w14:textId="77777777" w:rsidR="00D0278B" w:rsidRPr="00375124" w:rsidRDefault="00D0278B" w:rsidP="00375124">
      <w:pPr>
        <w:pStyle w:val="ad"/>
        <w:rPr>
          <w:b w:val="0"/>
          <w:bCs/>
          <w:rtl/>
        </w:rPr>
      </w:pPr>
      <w:r w:rsidRPr="00375124">
        <w:rPr>
          <w:b w:val="0"/>
          <w:bCs/>
          <w:rtl/>
        </w:rPr>
        <w:t>التهديدات:</w:t>
      </w:r>
    </w:p>
    <w:p w14:paraId="6CC299DC" w14:textId="77777777" w:rsidR="00D0278B" w:rsidRPr="00E7423B" w:rsidRDefault="00D0278B" w:rsidP="00D0278B">
      <w:pPr>
        <w:rPr>
          <w:rtl/>
        </w:rPr>
      </w:pPr>
      <w:r w:rsidRPr="00E7423B">
        <w:rPr>
          <w:rtl/>
        </w:rPr>
        <w:t>- المنافسة من الموظفين الجدد ذوي المهارات المتنوّعة.</w:t>
      </w:r>
    </w:p>
    <w:p w14:paraId="009574DA" w14:textId="77777777" w:rsidR="00D0278B" w:rsidRPr="00E7423B" w:rsidRDefault="00D0278B" w:rsidP="00D0278B">
      <w:pPr>
        <w:rPr>
          <w:rtl/>
        </w:rPr>
      </w:pPr>
      <w:r w:rsidRPr="00E7423B">
        <w:rPr>
          <w:rtl/>
        </w:rPr>
        <w:t>- تغيّر متطلبات سوق العمل وتزايد الحاجة للمهارات الناعمة.</w:t>
      </w:r>
    </w:p>
    <w:p w14:paraId="00B08047" w14:textId="77777777" w:rsidR="00D0278B" w:rsidRPr="00E7423B" w:rsidRDefault="00D0278B" w:rsidP="00D0278B">
      <w:pPr>
        <w:rPr>
          <w:rtl/>
        </w:rPr>
      </w:pPr>
      <w:r w:rsidRPr="00E7423B">
        <w:rPr>
          <w:rtl/>
        </w:rPr>
        <w:t>- خطر الوصول لسقف وظيفي مبكر دون تطوير مهارات جديدة.</w:t>
      </w:r>
    </w:p>
    <w:p w14:paraId="0E35D64D" w14:textId="69133CE8" w:rsidR="00D0278B" w:rsidRPr="00375124" w:rsidRDefault="00B37ED3" w:rsidP="00375124">
      <w:pPr>
        <w:pStyle w:val="ad"/>
        <w:rPr>
          <w:b w:val="0"/>
          <w:bCs/>
          <w:color w:val="168489"/>
          <w:rtl/>
        </w:rPr>
      </w:pPr>
      <w:hyperlink r:id="rId139" w:history="1">
        <w:r w:rsidR="00D0278B" w:rsidRPr="00B37ED3">
          <w:rPr>
            <w:rStyle w:val="Hyperlink"/>
            <w:b w:val="0"/>
            <w:bCs/>
            <w:rtl/>
          </w:rPr>
          <w:t>الحلول المقترحة:</w:t>
        </w:r>
      </w:hyperlink>
    </w:p>
    <w:p w14:paraId="426AF0EB" w14:textId="3A663A73" w:rsidR="00D0278B" w:rsidRPr="00375124" w:rsidRDefault="00375124" w:rsidP="00375124">
      <w:pPr>
        <w:pStyle w:val="ad"/>
        <w:rPr>
          <w:b w:val="0"/>
          <w:bCs/>
          <w:rtl/>
        </w:rPr>
      </w:pPr>
      <w:r>
        <w:rPr>
          <w:noProof/>
        </w:rPr>
        <w:drawing>
          <wp:anchor distT="0" distB="0" distL="114300" distR="114300" simplePos="0" relativeHeight="252823552" behindDoc="0" locked="0" layoutInCell="1" allowOverlap="1" wp14:anchorId="1CAAA0E4" wp14:editId="7A83AF4D">
            <wp:simplePos x="0" y="0"/>
            <wp:positionH relativeFrom="margin">
              <wp:align>left</wp:align>
            </wp:positionH>
            <wp:positionV relativeFrom="paragraph">
              <wp:posOffset>341762</wp:posOffset>
            </wp:positionV>
            <wp:extent cx="1679575" cy="1474470"/>
            <wp:effectExtent l="0" t="0" r="0" b="0"/>
            <wp:wrapSquare wrapText="bothSides"/>
            <wp:docPr id="1717196166" name="Picture 171719616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40"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687771" cy="148196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278B" w:rsidRPr="00375124">
        <w:rPr>
          <w:b w:val="0"/>
          <w:bCs/>
          <w:rtl/>
        </w:rPr>
        <w:t>1. التطوير الشخصي:</w:t>
      </w:r>
    </w:p>
    <w:p w14:paraId="1BA9479E" w14:textId="16684D32" w:rsidR="00D0278B" w:rsidRPr="00E7423B" w:rsidRDefault="00D0278B" w:rsidP="00D0278B">
      <w:pPr>
        <w:rPr>
          <w:rtl/>
        </w:rPr>
      </w:pPr>
      <w:r w:rsidRPr="00E7423B">
        <w:rPr>
          <w:rtl/>
        </w:rPr>
        <w:t xml:space="preserve">   - الالتحاق بدورة تدريبية في مهارات التواصل والعرض.</w:t>
      </w:r>
      <w:r w:rsidR="00375124" w:rsidRPr="00375124">
        <w:rPr>
          <w:noProof/>
        </w:rPr>
        <w:t xml:space="preserve"> </w:t>
      </w:r>
    </w:p>
    <w:p w14:paraId="482D4B45" w14:textId="77777777" w:rsidR="00D0278B" w:rsidRPr="00E7423B" w:rsidRDefault="00D0278B" w:rsidP="00D0278B">
      <w:pPr>
        <w:rPr>
          <w:rtl/>
        </w:rPr>
      </w:pPr>
      <w:r w:rsidRPr="00E7423B">
        <w:rPr>
          <w:rtl/>
        </w:rPr>
        <w:t xml:space="preserve">   - الانضمام لمنظمة </w:t>
      </w:r>
      <w:r w:rsidRPr="00E7423B">
        <w:t>Toastmasters</w:t>
      </w:r>
      <w:r w:rsidRPr="00E7423B">
        <w:rPr>
          <w:rtl/>
        </w:rPr>
        <w:t xml:space="preserve"> لتطوير مهارات الخطابة.</w:t>
      </w:r>
    </w:p>
    <w:p w14:paraId="0CAD6BDD" w14:textId="77777777" w:rsidR="00D0278B" w:rsidRPr="00E7423B" w:rsidRDefault="00D0278B" w:rsidP="00D0278B">
      <w:pPr>
        <w:rPr>
          <w:rtl/>
        </w:rPr>
      </w:pPr>
      <w:r w:rsidRPr="00E7423B">
        <w:rPr>
          <w:rtl/>
        </w:rPr>
        <w:t xml:space="preserve">   - المشاركة في ورش عمل القيادة والإدارة.</w:t>
      </w:r>
    </w:p>
    <w:p w14:paraId="740FAFEF" w14:textId="77777777" w:rsidR="00D0278B" w:rsidRPr="00375124" w:rsidRDefault="00D0278B" w:rsidP="00375124">
      <w:pPr>
        <w:pStyle w:val="ad"/>
        <w:rPr>
          <w:b w:val="0"/>
          <w:bCs/>
          <w:rtl/>
        </w:rPr>
      </w:pPr>
      <w:r w:rsidRPr="00375124">
        <w:rPr>
          <w:b w:val="0"/>
          <w:bCs/>
          <w:rtl/>
        </w:rPr>
        <w:t>2. التطوير داخل العمل:</w:t>
      </w:r>
    </w:p>
    <w:p w14:paraId="18DD5BF0" w14:textId="77777777" w:rsidR="00D0278B" w:rsidRPr="00E7423B" w:rsidRDefault="00D0278B" w:rsidP="00D0278B">
      <w:pPr>
        <w:rPr>
          <w:rtl/>
        </w:rPr>
      </w:pPr>
      <w:r w:rsidRPr="00E7423B">
        <w:rPr>
          <w:rtl/>
        </w:rPr>
        <w:t xml:space="preserve">   - التطوّع لقيادة مشروع صغير لاكتساب خبرة إدارية.</w:t>
      </w:r>
    </w:p>
    <w:p w14:paraId="7F1CC041" w14:textId="77777777" w:rsidR="00D0278B" w:rsidRPr="00E7423B" w:rsidRDefault="00D0278B" w:rsidP="00D0278B">
      <w:pPr>
        <w:rPr>
          <w:rtl/>
        </w:rPr>
      </w:pPr>
      <w:r w:rsidRPr="00E7423B">
        <w:rPr>
          <w:rtl/>
        </w:rPr>
        <w:t xml:space="preserve">   - طلب توجيه (</w:t>
      </w:r>
      <w:r w:rsidRPr="00E7423B">
        <w:t>Mentoring</w:t>
      </w:r>
      <w:r w:rsidRPr="00E7423B">
        <w:rPr>
          <w:rtl/>
        </w:rPr>
        <w:t>) من أحد المدراء الناجحين.</w:t>
      </w:r>
    </w:p>
    <w:p w14:paraId="0D08750D" w14:textId="77777777" w:rsidR="00D0278B" w:rsidRPr="00E7423B" w:rsidRDefault="00D0278B" w:rsidP="00D0278B">
      <w:pPr>
        <w:rPr>
          <w:rtl/>
        </w:rPr>
      </w:pPr>
      <w:r w:rsidRPr="00E7423B">
        <w:rPr>
          <w:rtl/>
        </w:rPr>
        <w:t xml:space="preserve">   - اقتراح مشروع مبتكر يعالج مشكلة حقيقية في الشركة.</w:t>
      </w:r>
    </w:p>
    <w:p w14:paraId="187F3BE2" w14:textId="77777777" w:rsidR="00D0278B" w:rsidRPr="00375124" w:rsidRDefault="00D0278B" w:rsidP="00375124">
      <w:pPr>
        <w:pStyle w:val="ad"/>
        <w:rPr>
          <w:b w:val="0"/>
          <w:bCs/>
          <w:rtl/>
        </w:rPr>
      </w:pPr>
      <w:r w:rsidRPr="00375124">
        <w:rPr>
          <w:b w:val="0"/>
          <w:bCs/>
          <w:rtl/>
        </w:rPr>
        <w:t>3. الظهور المهني:</w:t>
      </w:r>
    </w:p>
    <w:p w14:paraId="6428FD81" w14:textId="77777777" w:rsidR="00D0278B" w:rsidRPr="00E7423B" w:rsidRDefault="00D0278B" w:rsidP="00D0278B">
      <w:pPr>
        <w:rPr>
          <w:rtl/>
        </w:rPr>
      </w:pPr>
      <w:r w:rsidRPr="00E7423B">
        <w:rPr>
          <w:rtl/>
        </w:rPr>
        <w:t xml:space="preserve">   - بناء شبكة علاقات داخلية مع المدراء ومتخذي القرار.</w:t>
      </w:r>
    </w:p>
    <w:p w14:paraId="139224BE" w14:textId="77777777" w:rsidR="00D0278B" w:rsidRPr="00E7423B" w:rsidRDefault="00D0278B" w:rsidP="00D0278B">
      <w:pPr>
        <w:rPr>
          <w:rtl/>
        </w:rPr>
      </w:pPr>
      <w:r w:rsidRPr="00E7423B">
        <w:rPr>
          <w:rtl/>
        </w:rPr>
        <w:t xml:space="preserve">   - المشاركة في الفعاليات والمؤتمرات المهنية.</w:t>
      </w:r>
    </w:p>
    <w:p w14:paraId="68984F8F" w14:textId="77777777" w:rsidR="00D0278B" w:rsidRDefault="00D0278B" w:rsidP="00D0278B">
      <w:pPr>
        <w:rPr>
          <w:rtl/>
        </w:rPr>
      </w:pPr>
      <w:r w:rsidRPr="00E7423B">
        <w:rPr>
          <w:rtl/>
        </w:rPr>
        <w:t xml:space="preserve">   - إنشاء محتوى مهني (مدوّنة، مقالات، عروض تقديمية) يبرز خبراته.</w:t>
      </w:r>
    </w:p>
    <w:p w14:paraId="409238FB" w14:textId="77777777" w:rsidR="00375124" w:rsidRPr="00F3372D" w:rsidRDefault="00375124" w:rsidP="00375124">
      <w:pPr>
        <w:pageBreakBefore/>
        <w:jc w:val="center"/>
        <w:rPr>
          <w:rtl/>
        </w:rPr>
      </w:pPr>
      <w:r w:rsidRPr="00B9790F">
        <w:rPr>
          <w:noProof/>
        </w:rPr>
        <w:lastRenderedPageBreak/>
        <mc:AlternateContent>
          <mc:Choice Requires="wpg">
            <w:drawing>
              <wp:inline distT="0" distB="0" distL="0" distR="0" wp14:anchorId="679D7193" wp14:editId="1E1B0446">
                <wp:extent cx="5711825" cy="737619"/>
                <wp:effectExtent l="0" t="0" r="22225" b="24765"/>
                <wp:docPr id="171719616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68" name="مجموعة 881967268"/>
                        <wpg:cNvGrpSpPr/>
                        <wpg:grpSpPr>
                          <a:xfrm>
                            <a:off x="0" y="165473"/>
                            <a:ext cx="5711825" cy="572146"/>
                            <a:chOff x="0" y="165446"/>
                            <a:chExt cx="6312597" cy="633543"/>
                          </a:xfrm>
                        </wpg:grpSpPr>
                        <wps:wsp>
                          <wps:cNvPr id="1717196169"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0" name="مربع نص 2043426344"/>
                          <wps:cNvSpPr txBox="1"/>
                          <wps:spPr>
                            <a:xfrm>
                              <a:off x="3184368" y="165446"/>
                              <a:ext cx="2073788" cy="453527"/>
                            </a:xfrm>
                            <a:prstGeom prst="rect">
                              <a:avLst/>
                            </a:prstGeom>
                            <a:noFill/>
                          </wps:spPr>
                          <wps:txbx>
                            <w:txbxContent>
                              <w:p w14:paraId="161B2756" w14:textId="77777777" w:rsidR="00375124" w:rsidRDefault="00375124" w:rsidP="00375124">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1"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72" name="Picture 1717196172" descr="Submis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9D7193" id="Group 66" o:spid="_x0000_s131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">
                <v:group id="مجموعة 881967268" o:spid="_x0000_s131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">
                  <v:roundrect id="مستطيل مستدير الزوايا 769901" o:spid="_x0000_s131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" fillcolor="#168489" strokecolor="#168489" strokeweight="1pt">
                    <v:stroke joinstyle="miter"/>
                  </v:roundrect>
                  <v:shape id="مربع نص 2043426344" o:spid="_x0000_s131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" filled="f" stroked="f">
                    <v:textbox style="mso-fit-shape-to-text:t">
                      <w:txbxContent>
                        <w:p w14:paraId="161B2756" w14:textId="77777777" w:rsidR="00375124" w:rsidRDefault="00375124" w:rsidP="00375124">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1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" fillcolor="#168489" strokecolor="#168489" strokeweight="1pt">
                    <v:stroke joinstyle="miter"/>
                  </v:roundrect>
                </v:group>
                <v:shape id="Picture 1717196172" o:spid="_x0000_s132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">
                  <v:imagedata r:id="rId142" o:title="Submission "/>
                </v:shape>
                <w10:anchorlock/>
              </v:group>
            </w:pict>
          </mc:Fallback>
        </mc:AlternateContent>
      </w:r>
    </w:p>
    <w:p w14:paraId="13F576DC" w14:textId="77777777" w:rsidR="00D0278B" w:rsidRPr="00375124" w:rsidRDefault="00D0278B" w:rsidP="00375124">
      <w:pPr>
        <w:pStyle w:val="ad"/>
        <w:rPr>
          <w:b w:val="0"/>
          <w:bCs/>
          <w:color w:val="168489"/>
          <w:rtl/>
        </w:rPr>
      </w:pPr>
      <w:r w:rsidRPr="00375124">
        <w:rPr>
          <w:b w:val="0"/>
          <w:bCs/>
          <w:color w:val="168489"/>
          <w:rtl/>
        </w:rPr>
        <w:t>1. ما الفرق الرئيسي بين الوظيفة والمسار المهني؟</w:t>
      </w:r>
    </w:p>
    <w:p w14:paraId="4ADD905E" w14:textId="76E1C0EC" w:rsidR="00D0278B" w:rsidRDefault="00B37ED3" w:rsidP="00D0278B">
      <w:pPr>
        <w:rPr>
          <w:rtl/>
        </w:rPr>
      </w:pPr>
      <w:hyperlink r:id="rId143" w:history="1">
        <w:r w:rsidR="00D0278B" w:rsidRPr="00B37ED3">
          <w:rPr>
            <w:rStyle w:val="Hyperlink"/>
            <w:rtl/>
          </w:rPr>
          <w:t>الإجابة</w:t>
        </w:r>
      </w:hyperlink>
      <w:r w:rsidR="00D0278B" w:rsidRPr="00E7423B">
        <w:rPr>
          <w:rtl/>
        </w:rPr>
        <w:t xml:space="preserve">: </w:t>
      </w:r>
    </w:p>
    <w:p w14:paraId="30F833B3" w14:textId="77777777" w:rsidR="00D0278B" w:rsidRPr="00E7423B" w:rsidRDefault="00D0278B" w:rsidP="00D0278B">
      <w:pPr>
        <w:rPr>
          <w:rtl/>
        </w:rPr>
      </w:pPr>
      <w:r w:rsidRPr="00E7423B">
        <w:rPr>
          <w:rtl/>
        </w:rPr>
        <w:t>الوظيفة هي المنصب الحالي والمهام اليومية، بينما المسار المهني هو الرحلة طويلة الأمد التي تشمل مختلف المناصب والخبرات والتطوّر على مدار الحياة المهنية.</w:t>
      </w:r>
    </w:p>
    <w:p w14:paraId="3CE433CB" w14:textId="77777777" w:rsidR="00D0278B" w:rsidRPr="00375124" w:rsidRDefault="00D0278B" w:rsidP="00375124">
      <w:pPr>
        <w:pStyle w:val="ad"/>
        <w:rPr>
          <w:b w:val="0"/>
          <w:bCs/>
          <w:color w:val="168489"/>
          <w:rtl/>
        </w:rPr>
      </w:pPr>
      <w:r w:rsidRPr="00375124">
        <w:rPr>
          <w:b w:val="0"/>
          <w:bCs/>
          <w:color w:val="168489"/>
          <w:rtl/>
        </w:rPr>
        <w:t>2. ما هي أبرز أدوات التقييم الذاتي المستخدمة في تحليل الواقع الوظيفي؟</w:t>
      </w:r>
    </w:p>
    <w:p w14:paraId="19A3BD74" w14:textId="15CF69F5" w:rsidR="00D0278B" w:rsidRDefault="00B37ED3" w:rsidP="00D0278B">
      <w:pPr>
        <w:rPr>
          <w:rtl/>
        </w:rPr>
      </w:pPr>
      <w:hyperlink r:id="rId144" w:history="1">
        <w:r w:rsidR="00D0278B" w:rsidRPr="00B37ED3">
          <w:rPr>
            <w:rStyle w:val="Hyperlink"/>
            <w:rtl/>
          </w:rPr>
          <w:t>الإجابة</w:t>
        </w:r>
      </w:hyperlink>
      <w:r w:rsidR="00D0278B" w:rsidRPr="00E7423B">
        <w:rPr>
          <w:rtl/>
        </w:rPr>
        <w:t xml:space="preserve">: </w:t>
      </w:r>
    </w:p>
    <w:p w14:paraId="39A7C24A" w14:textId="77777777" w:rsidR="00D0278B" w:rsidRPr="00E7423B" w:rsidRDefault="00D0278B" w:rsidP="00D0278B">
      <w:pPr>
        <w:rPr>
          <w:rtl/>
        </w:rPr>
      </w:pPr>
      <w:r w:rsidRPr="00E7423B">
        <w:rPr>
          <w:rtl/>
        </w:rPr>
        <w:t xml:space="preserve">تحليل </w:t>
      </w:r>
      <w:r w:rsidRPr="00E7423B">
        <w:t>SWOT</w:t>
      </w:r>
      <w:r w:rsidRPr="00E7423B">
        <w:rPr>
          <w:rtl/>
        </w:rPr>
        <w:t xml:space="preserve"> الشخصي، تحليل القيم المهنية، تقييم المهارات، وتحليل الميول المهنية.</w:t>
      </w:r>
    </w:p>
    <w:p w14:paraId="73D55EBB" w14:textId="77777777" w:rsidR="00D0278B" w:rsidRPr="00375124" w:rsidRDefault="00D0278B" w:rsidP="00375124">
      <w:pPr>
        <w:pStyle w:val="ad"/>
        <w:rPr>
          <w:b w:val="0"/>
          <w:bCs/>
          <w:color w:val="168489"/>
          <w:rtl/>
        </w:rPr>
      </w:pPr>
      <w:r w:rsidRPr="00375124">
        <w:rPr>
          <w:b w:val="0"/>
          <w:bCs/>
          <w:color w:val="168489"/>
          <w:rtl/>
        </w:rPr>
        <w:t>3. اذكر ثلاثة من معوّقات التطوّر الوظيفي الداخلية مع طرق التغلّب عليها.</w:t>
      </w:r>
    </w:p>
    <w:p w14:paraId="5BA02192" w14:textId="1999935B" w:rsidR="00D0278B" w:rsidRDefault="00B37ED3" w:rsidP="00D0278B">
      <w:pPr>
        <w:rPr>
          <w:rtl/>
        </w:rPr>
      </w:pPr>
      <w:hyperlink r:id="rId145" w:history="1">
        <w:r w:rsidR="00D0278B" w:rsidRPr="00B37ED3">
          <w:rPr>
            <w:rStyle w:val="Hyperlink"/>
            <w:rtl/>
          </w:rPr>
          <w:t>الإجابة:</w:t>
        </w:r>
      </w:hyperlink>
      <w:r w:rsidR="00D0278B" w:rsidRPr="00E7423B">
        <w:rPr>
          <w:rtl/>
        </w:rPr>
        <w:t xml:space="preserve"> </w:t>
      </w:r>
    </w:p>
    <w:p w14:paraId="2934BEC6" w14:textId="77777777" w:rsidR="00D0278B" w:rsidRPr="00E7423B" w:rsidRDefault="00D0278B" w:rsidP="00D0278B">
      <w:pPr>
        <w:rPr>
          <w:rtl/>
        </w:rPr>
      </w:pPr>
      <w:r w:rsidRPr="00E7423B">
        <w:rPr>
          <w:rtl/>
        </w:rPr>
        <w:t>الخوف من الفشل (الحل: تبنّي عقلية النمو)، نقص الوعي الذاتي (الحل: طلب التغذية الراجعة)، مقاومة التغيير (الحل: تقسيم التغيير إلى خطوات صغيرة).</w:t>
      </w:r>
    </w:p>
    <w:p w14:paraId="67877883" w14:textId="77777777" w:rsidR="00D0278B" w:rsidRPr="00375124" w:rsidRDefault="00D0278B" w:rsidP="00375124">
      <w:pPr>
        <w:pStyle w:val="ad"/>
        <w:rPr>
          <w:b w:val="0"/>
          <w:bCs/>
          <w:color w:val="168489"/>
          <w:rtl/>
        </w:rPr>
      </w:pPr>
      <w:r w:rsidRPr="00375124">
        <w:rPr>
          <w:rFonts w:hint="cs"/>
          <w:b w:val="0"/>
          <w:bCs/>
          <w:color w:val="168489"/>
          <w:rtl/>
        </w:rPr>
        <w:t>4</w:t>
      </w:r>
      <w:r w:rsidRPr="00375124">
        <w:rPr>
          <w:b w:val="0"/>
          <w:bCs/>
          <w:color w:val="168489"/>
          <w:rtl/>
        </w:rPr>
        <w:t>. لماذا يعتبر التخطيط الوظيفي مهماً في العصر الحالي؟</w:t>
      </w:r>
    </w:p>
    <w:p w14:paraId="53271779" w14:textId="05E5332F" w:rsidR="00D0278B" w:rsidRDefault="00B37ED3" w:rsidP="00D0278B">
      <w:pPr>
        <w:rPr>
          <w:rtl/>
        </w:rPr>
      </w:pPr>
      <w:hyperlink r:id="rId146" w:history="1">
        <w:r w:rsidR="00D0278B" w:rsidRPr="00B37ED3">
          <w:rPr>
            <w:rStyle w:val="Hyperlink"/>
            <w:rtl/>
          </w:rPr>
          <w:t>الإجابة:</w:t>
        </w:r>
      </w:hyperlink>
      <w:r w:rsidR="00D0278B" w:rsidRPr="00E7423B">
        <w:rPr>
          <w:rtl/>
        </w:rPr>
        <w:t xml:space="preserve"> </w:t>
      </w:r>
    </w:p>
    <w:p w14:paraId="1DBC6DA7" w14:textId="77777777" w:rsidR="00D0278B" w:rsidRDefault="00D0278B" w:rsidP="00D0278B">
      <w:pPr>
        <w:rPr>
          <w:rtl/>
        </w:rPr>
      </w:pPr>
      <w:r w:rsidRPr="00E7423B">
        <w:rPr>
          <w:rtl/>
        </w:rPr>
        <w:t>بسبب سرعة التغيّرات التكنولوجية، تنافسية سوق العمل، تغيّر طبيعة الوظائف، وضرورة التعلّم المستمر لمواكبة متطلّبات المستقبل.</w:t>
      </w:r>
    </w:p>
    <w:p w14:paraId="5B6351FA" w14:textId="77777777" w:rsidR="00375124" w:rsidRDefault="00375124" w:rsidP="00D0278B">
      <w:pPr>
        <w:rPr>
          <w:rtl/>
        </w:rPr>
      </w:pPr>
    </w:p>
    <w:p w14:paraId="772EACE6" w14:textId="77777777" w:rsidR="00375124" w:rsidRDefault="00375124" w:rsidP="00D0278B">
      <w:pPr>
        <w:rPr>
          <w:rtl/>
        </w:rPr>
      </w:pPr>
    </w:p>
    <w:p w14:paraId="63D2C9E0" w14:textId="289776BC" w:rsidR="00375124" w:rsidRDefault="00375124" w:rsidP="00375124">
      <w:pPr>
        <w:jc w:val="center"/>
        <w:rPr>
          <w:rtl/>
        </w:rPr>
      </w:pPr>
      <w:r>
        <w:rPr>
          <w:noProof/>
        </w:rPr>
        <w:drawing>
          <wp:inline distT="0" distB="0" distL="0" distR="0" wp14:anchorId="55B2D466" wp14:editId="488B3F8B">
            <wp:extent cx="1041400" cy="1041400"/>
            <wp:effectExtent l="0" t="0" r="6350" b="6350"/>
            <wp:docPr id="1717196173" name="Picture 171719617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62C343F0" w14:textId="77777777" w:rsidR="00375124" w:rsidRDefault="00375124" w:rsidP="00375124">
      <w:pPr>
        <w:pageBreakBefore/>
        <w:rPr>
          <w:rtl/>
        </w:rPr>
      </w:pPr>
      <w:r w:rsidRPr="00DC1945">
        <w:rPr>
          <w:noProof/>
        </w:rPr>
        <w:lastRenderedPageBreak/>
        <mc:AlternateContent>
          <mc:Choice Requires="wpg">
            <w:drawing>
              <wp:inline distT="0" distB="0" distL="0" distR="0" wp14:anchorId="6A0A5AA2" wp14:editId="2A43F768">
                <wp:extent cx="5711825" cy="852877"/>
                <wp:effectExtent l="0" t="0" r="22225" b="23495"/>
                <wp:docPr id="1717196174"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717196181" name="مجموعة 881967268"/>
                        <wpg:cNvGrpSpPr/>
                        <wpg:grpSpPr>
                          <a:xfrm>
                            <a:off x="0" y="280937"/>
                            <a:ext cx="5711825" cy="571950"/>
                            <a:chOff x="0" y="280925"/>
                            <a:chExt cx="6312597" cy="633649"/>
                          </a:xfrm>
                        </wpg:grpSpPr>
                        <wps:wsp>
                          <wps:cNvPr id="171719618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83" name="مربع نص 2043426344"/>
                          <wps:cNvSpPr txBox="1"/>
                          <wps:spPr>
                            <a:xfrm>
                              <a:off x="3184368" y="280925"/>
                              <a:ext cx="2073788" cy="453764"/>
                            </a:xfrm>
                            <a:prstGeom prst="rect">
                              <a:avLst/>
                            </a:prstGeom>
                            <a:noFill/>
                          </wps:spPr>
                          <wps:txbx>
                            <w:txbxContent>
                              <w:p w14:paraId="181A5201" w14:textId="77777777" w:rsidR="00375124" w:rsidRDefault="00375124" w:rsidP="00375124">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71719618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5" name="Picture 1717196185" descr="Conclusion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0A5AA2" id="Group 7" o:spid="_x0000_s1321"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">
                <v:group id="مجموعة 881967268" o:spid="_x0000_s1322"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">
                  <v:roundrect id="مستطيل مستدير الزوايا 769901" o:spid="_x0000_s1323"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" fillcolor="#168489" strokecolor="#168489" strokeweight="1pt">
                    <v:stroke joinstyle="miter"/>
                  </v:roundrect>
                  <v:shape id="مربع نص 2043426344" o:spid="_x0000_s1324"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" filled="f" stroked="f">
                    <v:textbox style="mso-fit-shape-to-text:t">
                      <w:txbxContent>
                        <w:p w14:paraId="181A5201" w14:textId="77777777" w:rsidR="00375124" w:rsidRDefault="00375124" w:rsidP="00375124">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25"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" fillcolor="#168489" strokecolor="#168489" strokeweight="1pt">
                    <v:stroke joinstyle="miter"/>
                  </v:roundrect>
                </v:group>
                <v:shape id="Picture 1717196185" o:spid="_x0000_s1326"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">
                  <v:imagedata r:id="rId149" o:title="Conclusion "/>
                </v:shape>
                <w10:anchorlock/>
              </v:group>
            </w:pict>
          </mc:Fallback>
        </mc:AlternateContent>
      </w:r>
    </w:p>
    <w:p w14:paraId="6EDA2C5D" w14:textId="4524E07E" w:rsidR="00375124" w:rsidRPr="00E7423B" w:rsidRDefault="00B37ED3" w:rsidP="00375124">
      <w:pPr>
        <w:rPr>
          <w:rtl/>
        </w:rPr>
      </w:pPr>
      <w:hyperlink r:id="rId150" w:history="1">
        <w:r w:rsidR="00375124" w:rsidRPr="00B37ED3">
          <w:rPr>
            <w:rStyle w:val="Hyperlink"/>
            <w:rtl/>
          </w:rPr>
          <w:t>في ختام هذه الجلسة</w:t>
        </w:r>
      </w:hyperlink>
      <w:r w:rsidR="00375124" w:rsidRPr="00E7423B">
        <w:rPr>
          <w:rtl/>
        </w:rPr>
        <w:t>، تعرّفنا على أهمية فهم الواقع المهني وتحديد المسار الوظيفي المناسب كخطوة أساسية في رحلة التطوير المهني. تذكّروا دائماً أنّ التطوير الوظيفي ليس حدثاً عابراً بل هو رحلة مستمرّة تتطلّب الوعي والتخطيط والمبادرة.</w:t>
      </w:r>
    </w:p>
    <w:p w14:paraId="42E4D49C" w14:textId="77777777" w:rsidR="00375124" w:rsidRPr="00E7423B" w:rsidRDefault="00375124" w:rsidP="00375124">
      <w:pPr>
        <w:rPr>
          <w:rtl/>
        </w:rPr>
      </w:pPr>
      <w:r>
        <w:rPr>
          <w:rFonts w:hint="cs"/>
          <w:rtl/>
        </w:rPr>
        <w:t>و</w:t>
      </w:r>
      <w:r w:rsidRPr="00E7423B">
        <w:rPr>
          <w:rtl/>
        </w:rPr>
        <w:t>كما قال الفيلسوف سقراط: "حياة بلا تفحّص ليست جديرة بأن تُعاش"، فكذلك المسار المهني بلا تحليل وتخطيط قد لا يحقّق الطموحات والإمكانات الحقيقية للفرد. من المهم أن ندرك أنّ نجاح مسارنا المهني يعتمد على فهمنا الواضح لنقاط قوتنا وضعفنا، وقدرتنا على استثمار الفرص ومواجهة التحديات.</w:t>
      </w:r>
    </w:p>
    <w:p w14:paraId="5FBD4301" w14:textId="4953E823" w:rsidR="00375124" w:rsidRPr="00E7423B" w:rsidRDefault="00B37ED3" w:rsidP="00375124">
      <w:pPr>
        <w:rPr>
          <w:rtl/>
        </w:rPr>
      </w:pPr>
      <w:hyperlink r:id="rId151" w:history="1">
        <w:r w:rsidR="00375124" w:rsidRPr="00B37ED3">
          <w:rPr>
            <w:rStyle w:val="Hyperlink"/>
            <w:rtl/>
          </w:rPr>
          <w:t>في الجلسة القادمة</w:t>
        </w:r>
      </w:hyperlink>
      <w:r w:rsidR="00375124" w:rsidRPr="00E7423B">
        <w:rPr>
          <w:rtl/>
        </w:rPr>
        <w:t>، سنبني على ما تعلّمناه اليوم لنضع خطة عمل مفصّلة تساعد كل منكم على الانتقال من الواقع الحالي إلى الهدف المنشود. تذكّروا أنّ الرحلة تبدأ بخطوة واحدة، والتغيير يبدأ من هنا والآن.</w:t>
      </w:r>
    </w:p>
    <w:p w14:paraId="67A6AF21" w14:textId="77777777" w:rsidR="00375124" w:rsidRDefault="00375124" w:rsidP="00375124">
      <w:pPr>
        <w:rPr>
          <w:rtl/>
        </w:rPr>
      </w:pPr>
    </w:p>
    <w:p w14:paraId="00996473" w14:textId="77777777" w:rsidR="00375124" w:rsidRDefault="00375124" w:rsidP="00375124">
      <w:pPr>
        <w:rPr>
          <w:rtl/>
        </w:rPr>
      </w:pPr>
    </w:p>
    <w:p w14:paraId="17AF52FE" w14:textId="77777777" w:rsidR="00375124" w:rsidRDefault="00375124" w:rsidP="00375124">
      <w:pPr>
        <w:rPr>
          <w:rtl/>
        </w:rPr>
      </w:pPr>
    </w:p>
    <w:p w14:paraId="3C0F8B21" w14:textId="77777777" w:rsidR="00375124" w:rsidRDefault="00375124" w:rsidP="00375124">
      <w:pPr>
        <w:rPr>
          <w:rtl/>
        </w:rPr>
      </w:pPr>
    </w:p>
    <w:p w14:paraId="5CC236CF" w14:textId="36B52053" w:rsidR="00F01FA2" w:rsidRDefault="00375124" w:rsidP="00375124">
      <w:pPr>
        <w:jc w:val="center"/>
      </w:pPr>
      <w:r>
        <w:rPr>
          <w:noProof/>
        </w:rPr>
        <w:drawing>
          <wp:inline distT="0" distB="0" distL="0" distR="0" wp14:anchorId="0C77229B" wp14:editId="51775545">
            <wp:extent cx="1816924" cy="1816924"/>
            <wp:effectExtent l="0" t="0" r="0" b="0"/>
            <wp:docPr id="1717196186" name="Picture 171719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21BD8D6A" w14:textId="5003902D" w:rsidR="00BD5495" w:rsidRDefault="00BD5495" w:rsidP="002A078C">
      <w:pPr>
        <w:rPr>
          <w:rFonts w:ascii="Sakkal Majalla" w:hAnsi="Sakkal Majalla"/>
          <w:color w:val="002060"/>
          <w:sz w:val="34"/>
          <w:rtl/>
          <w:lang w:bidi="ar-SY"/>
        </w:rPr>
      </w:pPr>
    </w:p>
    <w:p w14:paraId="7FE6CE02" w14:textId="2EBE27A4" w:rsidR="00BD5495" w:rsidRDefault="00BD5495" w:rsidP="002A078C">
      <w:pPr>
        <w:rPr>
          <w:rFonts w:ascii="Sakkal Majalla" w:hAnsi="Sakkal Majalla"/>
          <w:sz w:val="34"/>
          <w:rtl/>
          <w:lang w:bidi="ar-EG"/>
        </w:rPr>
      </w:pPr>
    </w:p>
    <w:p w14:paraId="7EA62886" w14:textId="3EB8A1D8" w:rsidR="00CC5AE1" w:rsidRPr="00BD5495" w:rsidRDefault="00CC5AE1" w:rsidP="00375124">
      <w:pPr>
        <w:bidi w:val="0"/>
        <w:spacing w:after="160" w:line="259" w:lineRule="auto"/>
        <w:jc w:val="left"/>
        <w:rPr>
          <w:rFonts w:ascii="Sakkal Majalla" w:hAnsi="Sakkal Majalla"/>
          <w:sz w:val="34"/>
          <w:rtl/>
        </w:rPr>
        <w:sectPr w:rsidR="00CC5AE1" w:rsidRPr="00BD5495" w:rsidSect="002A68CE">
          <w:headerReference w:type="first" r:id="rId153"/>
          <w:footerReference w:type="first" r:id="rId154"/>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109145D"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76D8EB8"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7EE9FCA" w14:textId="77777777" w:rsidTr="00F01FA2">
        <w:tc>
          <w:tcPr>
            <w:tcW w:w="2612" w:type="pct"/>
            <w:tcBorders>
              <w:left w:val="single" w:sz="4" w:space="0" w:color="168489"/>
              <w:right w:val="single" w:sz="4" w:space="0" w:color="168489"/>
            </w:tcBorders>
            <w:shd w:val="clear" w:color="auto" w:fill="auto"/>
          </w:tcPr>
          <w:p w14:paraId="645F26B9" w14:textId="77777777" w:rsidR="00F01FA2" w:rsidRDefault="00F01FA2" w:rsidP="00F01FA2">
            <w:pPr>
              <w:pStyle w:val="bold"/>
              <w:jc w:val="center"/>
              <w:rPr>
                <w:color w:val="168489"/>
                <w:sz w:val="40"/>
                <w:szCs w:val="40"/>
                <w:rtl/>
                <w:lang w:bidi="ar-EG"/>
              </w:rPr>
            </w:pPr>
            <w:r>
              <w:rPr>
                <w:noProof/>
              </w:rPr>
              <w:drawing>
                <wp:inline distT="0" distB="0" distL="0" distR="0" wp14:anchorId="4C6A3D07" wp14:editId="22B4178D">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15D797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A09F0DE" w14:textId="77777777" w:rsidR="00F01FA2" w:rsidRDefault="00F01FA2" w:rsidP="00F01FA2">
            <w:pPr>
              <w:pStyle w:val="bold"/>
              <w:jc w:val="center"/>
              <w:rPr>
                <w:color w:val="168489"/>
                <w:sz w:val="40"/>
                <w:szCs w:val="40"/>
                <w:rtl/>
                <w:lang w:bidi="ar-EG"/>
              </w:rPr>
            </w:pPr>
            <w:r>
              <w:rPr>
                <w:noProof/>
              </w:rPr>
              <w:drawing>
                <wp:inline distT="0" distB="0" distL="0" distR="0" wp14:anchorId="71F8462D" wp14:editId="5CA910E6">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6A73A8"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0E3A2F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5CFA3EC4" wp14:editId="0746BEAC">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3F81A2" w14:textId="77777777" w:rsidTr="00F01FA2">
        <w:tc>
          <w:tcPr>
            <w:tcW w:w="2612" w:type="pct"/>
            <w:tcBorders>
              <w:left w:val="single" w:sz="4" w:space="0" w:color="168489"/>
              <w:right w:val="single" w:sz="4" w:space="0" w:color="168489"/>
            </w:tcBorders>
            <w:vAlign w:val="center"/>
          </w:tcPr>
          <w:p w14:paraId="70B4B989"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أسس التخطيط الفع</w:t>
            </w:r>
            <w:r w:rsidRPr="00D0278B">
              <w:rPr>
                <w:rFonts w:ascii="Adobe Arabic" w:eastAsia="Calibri" w:hAnsi="Adobe Arabic" w:cs="Adobe Arabic" w:hint="cs"/>
                <w:color w:val="0D0D0D" w:themeColor="text1" w:themeTint="F2"/>
                <w:sz w:val="32"/>
                <w:szCs w:val="32"/>
                <w:rtl/>
                <w:lang w:bidi="ar-EG"/>
              </w:rPr>
              <w:t>ّ</w:t>
            </w:r>
            <w:r w:rsidRPr="00D0278B">
              <w:rPr>
                <w:rFonts w:ascii="Adobe Arabic" w:eastAsia="Calibri" w:hAnsi="Adobe Arabic" w:cs="Adobe Arabic"/>
                <w:color w:val="0D0D0D" w:themeColor="text1" w:themeTint="F2"/>
                <w:sz w:val="32"/>
                <w:szCs w:val="32"/>
                <w:rtl/>
                <w:lang w:bidi="ar-EG"/>
              </w:rPr>
              <w:t>ال للمسار الوظيفي</w:t>
            </w:r>
            <w:r w:rsidRPr="00D0278B">
              <w:rPr>
                <w:rFonts w:ascii="Adobe Arabic" w:eastAsia="Calibri" w:hAnsi="Adobe Arabic" w:cs="Adobe Arabic" w:hint="cs"/>
                <w:color w:val="0D0D0D" w:themeColor="text1" w:themeTint="F2"/>
                <w:sz w:val="32"/>
                <w:szCs w:val="32"/>
                <w:rtl/>
                <w:lang w:bidi="ar-EG"/>
              </w:rPr>
              <w:t>.</w:t>
            </w:r>
          </w:p>
          <w:p w14:paraId="603EAB10"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صياغة الأهداف المهنية قصيرة ومتوسطة وطويلة المدى</w:t>
            </w:r>
            <w:r w:rsidRPr="00D0278B">
              <w:rPr>
                <w:rFonts w:ascii="Adobe Arabic" w:eastAsia="Calibri" w:hAnsi="Adobe Arabic" w:cs="Adobe Arabic" w:hint="cs"/>
                <w:color w:val="0D0D0D" w:themeColor="text1" w:themeTint="F2"/>
                <w:sz w:val="32"/>
                <w:szCs w:val="32"/>
                <w:rtl/>
                <w:lang w:bidi="ar-EG"/>
              </w:rPr>
              <w:t>.</w:t>
            </w:r>
          </w:p>
          <w:p w14:paraId="52AFE4F8"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بناء خطة تطوير وظيفي شخصية قابلة للتطبيق</w:t>
            </w:r>
            <w:r w:rsidRPr="00D0278B">
              <w:rPr>
                <w:rFonts w:ascii="Adobe Arabic" w:eastAsia="Calibri" w:hAnsi="Adobe Arabic" w:cs="Adobe Arabic" w:hint="cs"/>
                <w:color w:val="0D0D0D" w:themeColor="text1" w:themeTint="F2"/>
                <w:sz w:val="32"/>
                <w:szCs w:val="32"/>
                <w:rtl/>
                <w:lang w:bidi="ar-EG"/>
              </w:rPr>
              <w:t>.</w:t>
            </w:r>
          </w:p>
          <w:p w14:paraId="40EFF202"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مهارات تطوير الذات المستمرة والتعل</w:t>
            </w:r>
            <w:r w:rsidRPr="00D0278B">
              <w:rPr>
                <w:rFonts w:ascii="Adobe Arabic" w:eastAsia="Calibri" w:hAnsi="Adobe Arabic" w:cs="Adobe Arabic" w:hint="cs"/>
                <w:color w:val="0D0D0D" w:themeColor="text1" w:themeTint="F2"/>
                <w:sz w:val="32"/>
                <w:szCs w:val="32"/>
                <w:rtl/>
                <w:lang w:bidi="ar-EG"/>
              </w:rPr>
              <w:t>ّ</w:t>
            </w:r>
            <w:r w:rsidRPr="00D0278B">
              <w:rPr>
                <w:rFonts w:ascii="Adobe Arabic" w:eastAsia="Calibri" w:hAnsi="Adobe Arabic" w:cs="Adobe Arabic"/>
                <w:color w:val="0D0D0D" w:themeColor="text1" w:themeTint="F2"/>
                <w:sz w:val="32"/>
                <w:szCs w:val="32"/>
                <w:rtl/>
                <w:lang w:bidi="ar-EG"/>
              </w:rPr>
              <w:t>م المهني</w:t>
            </w:r>
            <w:r w:rsidRPr="00D0278B">
              <w:rPr>
                <w:rFonts w:ascii="Adobe Arabic" w:eastAsia="Calibri" w:hAnsi="Adobe Arabic" w:cs="Adobe Arabic" w:hint="cs"/>
                <w:color w:val="0D0D0D" w:themeColor="text1" w:themeTint="F2"/>
                <w:sz w:val="32"/>
                <w:szCs w:val="32"/>
                <w:rtl/>
                <w:lang w:bidi="ar-EG"/>
              </w:rPr>
              <w:t>.</w:t>
            </w:r>
          </w:p>
          <w:p w14:paraId="7D5C298A" w14:textId="594BEF88" w:rsidR="00F01FA2"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استراتيجيات التمي</w:t>
            </w:r>
            <w:r w:rsidRPr="00D0278B">
              <w:rPr>
                <w:rFonts w:ascii="Adobe Arabic" w:eastAsia="Calibri" w:hAnsi="Adobe Arabic" w:cs="Adobe Arabic" w:hint="cs"/>
                <w:color w:val="0D0D0D" w:themeColor="text1" w:themeTint="F2"/>
                <w:sz w:val="32"/>
                <w:szCs w:val="32"/>
                <w:rtl/>
                <w:lang w:bidi="ar-EG"/>
              </w:rPr>
              <w:t>ّ</w:t>
            </w:r>
            <w:r w:rsidRPr="00D0278B">
              <w:rPr>
                <w:rFonts w:ascii="Adobe Arabic" w:eastAsia="Calibri" w:hAnsi="Adobe Arabic" w:cs="Adobe Arabic"/>
                <w:color w:val="0D0D0D" w:themeColor="text1" w:themeTint="F2"/>
                <w:sz w:val="32"/>
                <w:szCs w:val="32"/>
                <w:rtl/>
                <w:lang w:bidi="ar-EG"/>
              </w:rPr>
              <w:t>ز الوظيفي وزيادة فرص الترقية</w:t>
            </w:r>
            <w:r w:rsidRPr="00D0278B">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3BA083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2D96DC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A55890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7645D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A62AF83"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56F3FD0B"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45D209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400D7B51" wp14:editId="44401892">
                <wp:simplePos x="0" y="0"/>
                <wp:positionH relativeFrom="column">
                  <wp:posOffset>-755650</wp:posOffset>
                </wp:positionH>
                <wp:positionV relativeFrom="paragraph">
                  <wp:posOffset>-469900</wp:posOffset>
                </wp:positionV>
                <wp:extent cx="6954952" cy="7432058"/>
                <wp:effectExtent l="0" t="0" r="0" b="0"/>
                <wp:wrapNone/>
                <wp:docPr id="175" name="Group 175"/>
                <wp:cNvGraphicFramePr/>
                <a:graphic xmlns:a="http://schemas.openxmlformats.org/drawingml/2006/main">
                  <a:graphicData uri="http://schemas.microsoft.com/office/word/2010/wordprocessingGroup">
                    <wpg:wgp>
                      <wpg:cNvGrpSpPr/>
                      <wpg:grpSpPr>
                        <a:xfrm>
                          <a:off x="0" y="0"/>
                          <a:ext cx="6954952" cy="7432058"/>
                          <a:chOff x="-882502" y="0"/>
                          <a:chExt cx="6954952" cy="7432058"/>
                        </a:xfrm>
                      </wpg:grpSpPr>
                      <wpg:grpSp>
                        <wpg:cNvPr id="176" name="Group 176"/>
                        <wpg:cNvGrpSpPr/>
                        <wpg:grpSpPr>
                          <a:xfrm>
                            <a:off x="-882502" y="2571750"/>
                            <a:ext cx="6468744" cy="4860308"/>
                            <a:chOff x="-1044443" y="0"/>
                            <a:chExt cx="6468830" cy="486065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102384" y="873941"/>
                              <a:ext cx="3322003" cy="3710346"/>
                            </a:xfrm>
                            <a:prstGeom prst="rect">
                              <a:avLst/>
                            </a:prstGeom>
                            <a:noFill/>
                            <a:ln w="6350">
                              <a:noFill/>
                            </a:ln>
                          </wps:spPr>
                          <wps:txbx>
                            <w:txbxContent>
                              <w:p w14:paraId="0B5C6F86" w14:textId="2DACAD0D" w:rsidR="002C04B9" w:rsidRPr="002C04B9" w:rsidRDefault="00B37ED3" w:rsidP="00B37ED3">
                                <w:pPr>
                                  <w:pStyle w:val="ad"/>
                                  <w:spacing w:line="276" w:lineRule="auto"/>
                                  <w:jc w:val="left"/>
                                  <w:rPr>
                                    <w:rFonts w:ascii="Sakkal Majalla" w:hAnsi="Sakkal Majalla" w:cs="Sakkal Majalla"/>
                                    <w:sz w:val="34"/>
                                    <w:szCs w:val="34"/>
                                    <w:rtl/>
                                  </w:rPr>
                                </w:pPr>
                                <w:hyperlink r:id="rId155" w:history="1">
                                  <w:r w:rsidR="002C04B9" w:rsidRPr="00B37ED3">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1171138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أسس التخطيط الفعّال للمسار الوظيفي.</w:t>
                                </w:r>
                              </w:p>
                              <w:p w14:paraId="3A07DB9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مهارة صياغة الأهداف المهنية بمستوياتها المختلفة.</w:t>
                                </w:r>
                              </w:p>
                              <w:p w14:paraId="5A811C9B"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تطوير القدرة على بناء خطة تطوير وظيفي شخصية واقعية.</w:t>
                                </w:r>
                              </w:p>
                              <w:p w14:paraId="263348D7"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استيعاب آليات التطوير الذاتي والتعلّم المستمر.</w:t>
                                </w:r>
                              </w:p>
                              <w:p w14:paraId="19529A91" w14:textId="44B97FA0" w:rsidR="00F01FA2"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lang w:bidi="ar-SY"/>
                                  </w:rPr>
                                </w:pPr>
                                <w:r w:rsidRPr="00D0278B">
                                  <w:rPr>
                                    <w:rFonts w:ascii="Adobe Arabic" w:eastAsia="GE Dinar One" w:hAnsi="Adobe Arabic" w:cs="Adobe Arabic"/>
                                    <w:color w:val="000000"/>
                                    <w:kern w:val="24"/>
                                    <w:sz w:val="36"/>
                                    <w:szCs w:val="36"/>
                                    <w:rtl/>
                                    <w:lang w:bidi="ar-SY"/>
                                  </w:rPr>
                                  <w:t>التعرّف على استراتيجيات التميّز الوظيفي وزيادة فرص الترقية.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1044443" y="874011"/>
                              <a:ext cx="3299749" cy="3986642"/>
                            </a:xfrm>
                            <a:prstGeom prst="rect">
                              <a:avLst/>
                            </a:prstGeom>
                            <a:noFill/>
                            <a:ln w="6350">
                              <a:noFill/>
                            </a:ln>
                          </wps:spPr>
                          <wps:txbx>
                            <w:txbxContent>
                              <w:p w14:paraId="50B8EE7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عصف ذهني</w:t>
                                </w:r>
                                <w:r w:rsidRPr="00D0278B">
                                  <w:rPr>
                                    <w:rFonts w:ascii="Adobe Arabic" w:eastAsia="GE Dinar One" w:hAnsi="Adobe Arabic" w:cs="Adobe Arabic" w:hint="cs"/>
                                    <w:color w:val="000000"/>
                                    <w:kern w:val="24"/>
                                    <w:sz w:val="36"/>
                                    <w:szCs w:val="36"/>
                                    <w:rtl/>
                                    <w:lang w:bidi="ar-SY"/>
                                  </w:rPr>
                                  <w:t>.</w:t>
                                </w:r>
                              </w:p>
                              <w:p w14:paraId="61A2488A"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أسس التخطيط الفع</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ال للمسار الوظيفي</w:t>
                                </w:r>
                                <w:r w:rsidRPr="00D0278B">
                                  <w:rPr>
                                    <w:rFonts w:ascii="Adobe Arabic" w:eastAsia="GE Dinar One" w:hAnsi="Adobe Arabic" w:cs="Adobe Arabic" w:hint="cs"/>
                                    <w:color w:val="000000"/>
                                    <w:kern w:val="24"/>
                                    <w:sz w:val="36"/>
                                    <w:szCs w:val="36"/>
                                    <w:rtl/>
                                    <w:lang w:bidi="ar-SY"/>
                                  </w:rPr>
                                  <w:t>.</w:t>
                                </w:r>
                              </w:p>
                              <w:p w14:paraId="29C5BE23"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صياغة الأهداف المهنية قصيرة ومتوسطة وطويلة المدى</w:t>
                                </w:r>
                                <w:r w:rsidRPr="00D0278B">
                                  <w:rPr>
                                    <w:rFonts w:ascii="Adobe Arabic" w:eastAsia="GE Dinar One" w:hAnsi="Adobe Arabic" w:cs="Adobe Arabic" w:hint="cs"/>
                                    <w:color w:val="000000"/>
                                    <w:kern w:val="24"/>
                                    <w:sz w:val="36"/>
                                    <w:szCs w:val="36"/>
                                    <w:rtl/>
                                    <w:lang w:bidi="ar-SY"/>
                                  </w:rPr>
                                  <w:t>.</w:t>
                                </w:r>
                              </w:p>
                              <w:p w14:paraId="221BFCB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تمرين.</w:t>
                                </w:r>
                              </w:p>
                              <w:p w14:paraId="26B9B9B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بناء خطة تطوير وظيفي شخصية قابلة للتطبيق</w:t>
                                </w:r>
                                <w:r w:rsidRPr="00D0278B">
                                  <w:rPr>
                                    <w:rFonts w:ascii="Adobe Arabic" w:eastAsia="GE Dinar One" w:hAnsi="Adobe Arabic" w:cs="Adobe Arabic" w:hint="cs"/>
                                    <w:color w:val="000000"/>
                                    <w:kern w:val="24"/>
                                    <w:sz w:val="36"/>
                                    <w:szCs w:val="36"/>
                                    <w:rtl/>
                                    <w:lang w:bidi="ar-SY"/>
                                  </w:rPr>
                                  <w:t>.</w:t>
                                </w:r>
                              </w:p>
                              <w:p w14:paraId="3E1669C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مهارات تطوير الذات المستمرة والتعل</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م المهني</w:t>
                                </w:r>
                                <w:r w:rsidRPr="00D0278B">
                                  <w:rPr>
                                    <w:rFonts w:ascii="Adobe Arabic" w:eastAsia="GE Dinar One" w:hAnsi="Adobe Arabic" w:cs="Adobe Arabic" w:hint="cs"/>
                                    <w:color w:val="000000"/>
                                    <w:kern w:val="24"/>
                                    <w:sz w:val="36"/>
                                    <w:szCs w:val="36"/>
                                    <w:rtl/>
                                    <w:lang w:bidi="ar-SY"/>
                                  </w:rPr>
                                  <w:t>.</w:t>
                                </w:r>
                              </w:p>
                              <w:p w14:paraId="7CE528B8"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استراتيجيات التمي</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ز الوظيفي وزيادة فرص الترقية</w:t>
                                </w:r>
                                <w:r w:rsidRPr="00D0278B">
                                  <w:rPr>
                                    <w:rFonts w:ascii="Adobe Arabic" w:eastAsia="GE Dinar One" w:hAnsi="Adobe Arabic" w:cs="Adobe Arabic" w:hint="cs"/>
                                    <w:color w:val="000000"/>
                                    <w:kern w:val="24"/>
                                    <w:sz w:val="36"/>
                                    <w:szCs w:val="36"/>
                                    <w:rtl/>
                                    <w:lang w:bidi="ar-SY"/>
                                  </w:rPr>
                                  <w:t>.</w:t>
                                </w:r>
                              </w:p>
                              <w:p w14:paraId="7E581FD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تعاوني</w:t>
                                </w:r>
                                <w:r w:rsidRPr="00D0278B">
                                  <w:rPr>
                                    <w:rFonts w:ascii="Adobe Arabic" w:eastAsia="GE Dinar One" w:hAnsi="Adobe Arabic" w:cs="Adobe Arabic" w:hint="cs"/>
                                    <w:color w:val="000000"/>
                                    <w:kern w:val="24"/>
                                    <w:sz w:val="36"/>
                                    <w:szCs w:val="36"/>
                                    <w:rtl/>
                                    <w:lang w:bidi="ar-SY"/>
                                  </w:rPr>
                                  <w:t>.</w:t>
                                </w:r>
                              </w:p>
                              <w:p w14:paraId="15CA64D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التقويم.</w:t>
                                </w:r>
                              </w:p>
                              <w:p w14:paraId="62C08E8F" w14:textId="3848823B" w:rsidR="00F01FA2" w:rsidRPr="00D0278B" w:rsidRDefault="00F01FA2" w:rsidP="00D0278B">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072450" cy="1827546"/>
                            <a:chOff x="0" y="0"/>
                            <a:chExt cx="6072450" cy="1827546"/>
                          </a:xfrm>
                        </wpg:grpSpPr>
                        <pic:pic xmlns:pic="http://schemas.openxmlformats.org/drawingml/2006/picture">
                          <pic:nvPicPr>
                            <pic:cNvPr id="1451488582" name="Picture 1451488582"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4" name="TextBox 34"/>
                          <wps:cNvSpPr txBox="1"/>
                          <wps:spPr>
                            <a:xfrm>
                              <a:off x="2494620" y="19867"/>
                              <a:ext cx="2430145" cy="536575"/>
                            </a:xfrm>
                            <a:prstGeom prst="rect">
                              <a:avLst/>
                            </a:prstGeom>
                            <a:noFill/>
                          </wps:spPr>
                          <wps:txbx>
                            <w:txbxContent>
                              <w:p w14:paraId="3BCE70D7" w14:textId="77777777" w:rsidR="00F01FA2" w:rsidRPr="00F01FA2" w:rsidRDefault="00F01FA2" w:rsidP="00B37ED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14:paraId="1A7A1FF7" w14:textId="25B51A6C" w:rsidR="00F01FA2" w:rsidRPr="00F01FA2" w:rsidRDefault="00B37ED3" w:rsidP="00B37ED3">
                                <w:pPr>
                                  <w:jc w:val="center"/>
                                  <w:rPr>
                                    <w:rFonts w:ascii="Adobe Arabic" w:eastAsia="GE Dinar One" w:hAnsi="Adobe Arabic" w:cs="Adobe Arabic"/>
                                    <w:b/>
                                    <w:bCs/>
                                    <w:kern w:val="24"/>
                                    <w:sz w:val="56"/>
                                    <w:szCs w:val="56"/>
                                    <w:lang w:bidi="ar-SY"/>
                                  </w:rPr>
                                </w:pPr>
                                <w:hyperlink r:id="rId156" w:history="1">
                                  <w:r w:rsidR="00D0278B" w:rsidRPr="00B37ED3">
                                    <w:rPr>
                                      <w:rStyle w:val="Hyperlink"/>
                                      <w:rFonts w:ascii="Adobe Arabic" w:eastAsia="GE Dinar One" w:hAnsi="Adobe Arabic" w:cs="Adobe Arabic" w:hint="cs"/>
                                      <w:b/>
                                      <w:bCs/>
                                      <w:kern w:val="24"/>
                                      <w:sz w:val="56"/>
                                      <w:szCs w:val="56"/>
                                      <w:rtl/>
                                      <w:lang w:bidi="ar-SY"/>
                                    </w:rPr>
                                    <w:t>التخطيط والتميّز الوظيفي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00D7B51" id="Group 175" o:spid="_x0000_s1327" style="position:absolute;left:0;text-align:left;margin-left:-59.5pt;margin-top:-37pt;width:547.65pt;height:585.2pt;z-index:252773376;mso-position-horizontal-relative:text;mso-position-vertical-relative:text;mso-width-relative:margin;mso-height-relative:margin" coordorigin="-8825" coordsize="69549,7432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">
                <v:group id="Group 176" o:spid="_x0000_s1328" style="position:absolute;left:-8825;top:25717;width:64687;height:48603" coordorigin="-10444" coordsize="64688,48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2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3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3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3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60" o:title="Target " gain="19661f" blacklevel="22938f"/>
                      </v:shape>
                    </v:group>
                    <v:shape id="TextBox 34" o:spid="_x0000_s133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3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3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3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33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61" o:title="Note " gain="19661f" blacklevel="22938f"/>
                    </v:shape>
                  </v:group>
                  <v:shape id="Text Box 1451488579" o:spid="_x0000_s1338" type="#_x0000_t202" style="position:absolute;left:21023;top:8739;width:33220;height:37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B5C6F86" w14:textId="2DACAD0D" w:rsidR="002C04B9" w:rsidRPr="002C04B9" w:rsidRDefault="00B37ED3" w:rsidP="00B37ED3">
                          <w:pPr>
                            <w:pStyle w:val="ad"/>
                            <w:spacing w:line="276" w:lineRule="auto"/>
                            <w:jc w:val="left"/>
                            <w:rPr>
                              <w:rFonts w:ascii="Sakkal Majalla" w:hAnsi="Sakkal Majalla" w:cs="Sakkal Majalla"/>
                              <w:sz w:val="34"/>
                              <w:szCs w:val="34"/>
                              <w:rtl/>
                            </w:rPr>
                          </w:pPr>
                          <w:hyperlink r:id="rId157" w:history="1">
                            <w:r w:rsidR="002C04B9" w:rsidRPr="00B37ED3">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1171138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أسس التخطيط الفعّال للمسار الوظيفي.</w:t>
                          </w:r>
                        </w:p>
                        <w:p w14:paraId="3A07DB9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مهارة صياغة الأهداف المهنية بمستوياتها المختلفة.</w:t>
                          </w:r>
                        </w:p>
                        <w:p w14:paraId="5A811C9B"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تطوير القدرة على بناء خطة تطوير وظيفي شخصية واقعية.</w:t>
                          </w:r>
                        </w:p>
                        <w:p w14:paraId="263348D7"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استيعاب آليات التطوير الذاتي والتعلّم المستمر.</w:t>
                          </w:r>
                        </w:p>
                        <w:p w14:paraId="19529A91" w14:textId="44B97FA0" w:rsidR="00F01FA2"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lang w:bidi="ar-SY"/>
                            </w:rPr>
                          </w:pPr>
                          <w:r w:rsidRPr="00D0278B">
                            <w:rPr>
                              <w:rFonts w:ascii="Adobe Arabic" w:eastAsia="GE Dinar One" w:hAnsi="Adobe Arabic" w:cs="Adobe Arabic"/>
                              <w:color w:val="000000"/>
                              <w:kern w:val="24"/>
                              <w:sz w:val="36"/>
                              <w:szCs w:val="36"/>
                              <w:rtl/>
                              <w:lang w:bidi="ar-SY"/>
                            </w:rPr>
                            <w:t>التعرّف على استراتيجيات التميّز الوظيفي وزيادة فرص الترقية.</w:t>
                          </w:r>
                        </w:p>
                      </w:txbxContent>
                    </v:textbox>
                  </v:shape>
                  <v:shape id="Text Box 1451488580" o:spid="_x0000_s1339" type="#_x0000_t202" style="position:absolute;left:-10444;top:8740;width:32997;height:39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50B8EE7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عصف ذهني</w:t>
                          </w:r>
                          <w:r w:rsidRPr="00D0278B">
                            <w:rPr>
                              <w:rFonts w:ascii="Adobe Arabic" w:eastAsia="GE Dinar One" w:hAnsi="Adobe Arabic" w:cs="Adobe Arabic" w:hint="cs"/>
                              <w:color w:val="000000"/>
                              <w:kern w:val="24"/>
                              <w:sz w:val="36"/>
                              <w:szCs w:val="36"/>
                              <w:rtl/>
                              <w:lang w:bidi="ar-SY"/>
                            </w:rPr>
                            <w:t>.</w:t>
                          </w:r>
                        </w:p>
                        <w:p w14:paraId="61A2488A"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أسس التخطيط الفع</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ال للمسار الوظيفي</w:t>
                          </w:r>
                          <w:r w:rsidRPr="00D0278B">
                            <w:rPr>
                              <w:rFonts w:ascii="Adobe Arabic" w:eastAsia="GE Dinar One" w:hAnsi="Adobe Arabic" w:cs="Adobe Arabic" w:hint="cs"/>
                              <w:color w:val="000000"/>
                              <w:kern w:val="24"/>
                              <w:sz w:val="36"/>
                              <w:szCs w:val="36"/>
                              <w:rtl/>
                              <w:lang w:bidi="ar-SY"/>
                            </w:rPr>
                            <w:t>.</w:t>
                          </w:r>
                        </w:p>
                        <w:p w14:paraId="29C5BE23"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صياغة الأهداف المهنية قصيرة ومتوسطة وطويلة المدى</w:t>
                          </w:r>
                          <w:r w:rsidRPr="00D0278B">
                            <w:rPr>
                              <w:rFonts w:ascii="Adobe Arabic" w:eastAsia="GE Dinar One" w:hAnsi="Adobe Arabic" w:cs="Adobe Arabic" w:hint="cs"/>
                              <w:color w:val="000000"/>
                              <w:kern w:val="24"/>
                              <w:sz w:val="36"/>
                              <w:szCs w:val="36"/>
                              <w:rtl/>
                              <w:lang w:bidi="ar-SY"/>
                            </w:rPr>
                            <w:t>.</w:t>
                          </w:r>
                        </w:p>
                        <w:p w14:paraId="221BFCB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تمرين.</w:t>
                          </w:r>
                        </w:p>
                        <w:p w14:paraId="26B9B9B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بناء خطة تطوير وظيفي شخصية قابلة للتطبيق</w:t>
                          </w:r>
                          <w:r w:rsidRPr="00D0278B">
                            <w:rPr>
                              <w:rFonts w:ascii="Adobe Arabic" w:eastAsia="GE Dinar One" w:hAnsi="Adobe Arabic" w:cs="Adobe Arabic" w:hint="cs"/>
                              <w:color w:val="000000"/>
                              <w:kern w:val="24"/>
                              <w:sz w:val="36"/>
                              <w:szCs w:val="36"/>
                              <w:rtl/>
                              <w:lang w:bidi="ar-SY"/>
                            </w:rPr>
                            <w:t>.</w:t>
                          </w:r>
                        </w:p>
                        <w:p w14:paraId="3E1669C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مهارات تطوير الذات المستمرة والتعل</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م المهني</w:t>
                          </w:r>
                          <w:r w:rsidRPr="00D0278B">
                            <w:rPr>
                              <w:rFonts w:ascii="Adobe Arabic" w:eastAsia="GE Dinar One" w:hAnsi="Adobe Arabic" w:cs="Adobe Arabic" w:hint="cs"/>
                              <w:color w:val="000000"/>
                              <w:kern w:val="24"/>
                              <w:sz w:val="36"/>
                              <w:szCs w:val="36"/>
                              <w:rtl/>
                              <w:lang w:bidi="ar-SY"/>
                            </w:rPr>
                            <w:t>.</w:t>
                          </w:r>
                        </w:p>
                        <w:p w14:paraId="7CE528B8"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استراتيجيات التمي</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ز الوظيفي وزيادة فرص الترقية</w:t>
                          </w:r>
                          <w:r w:rsidRPr="00D0278B">
                            <w:rPr>
                              <w:rFonts w:ascii="Adobe Arabic" w:eastAsia="GE Dinar One" w:hAnsi="Adobe Arabic" w:cs="Adobe Arabic" w:hint="cs"/>
                              <w:color w:val="000000"/>
                              <w:kern w:val="24"/>
                              <w:sz w:val="36"/>
                              <w:szCs w:val="36"/>
                              <w:rtl/>
                              <w:lang w:bidi="ar-SY"/>
                            </w:rPr>
                            <w:t>.</w:t>
                          </w:r>
                        </w:p>
                        <w:p w14:paraId="7E581FD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تعاوني</w:t>
                          </w:r>
                          <w:r w:rsidRPr="00D0278B">
                            <w:rPr>
                              <w:rFonts w:ascii="Adobe Arabic" w:eastAsia="GE Dinar One" w:hAnsi="Adobe Arabic" w:cs="Adobe Arabic" w:hint="cs"/>
                              <w:color w:val="000000"/>
                              <w:kern w:val="24"/>
                              <w:sz w:val="36"/>
                              <w:szCs w:val="36"/>
                              <w:rtl/>
                              <w:lang w:bidi="ar-SY"/>
                            </w:rPr>
                            <w:t>.</w:t>
                          </w:r>
                        </w:p>
                        <w:p w14:paraId="15CA64D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التقويم.</w:t>
                          </w:r>
                        </w:p>
                        <w:p w14:paraId="62C08E8F" w14:textId="3848823B" w:rsidR="00F01FA2" w:rsidRPr="00D0278B" w:rsidRDefault="00F01FA2" w:rsidP="00D0278B">
                          <w:pPr>
                            <w:rPr>
                              <w:rFonts w:ascii="Adobe Arabic" w:eastAsia="GE Dinar One" w:hAnsi="Adobe Arabic" w:cs="Adobe Arabic"/>
                              <w:color w:val="000000"/>
                              <w:kern w:val="24"/>
                              <w:sz w:val="36"/>
                              <w:szCs w:val="36"/>
                              <w:lang w:bidi="ar-SY"/>
                            </w:rPr>
                          </w:pPr>
                        </w:p>
                      </w:txbxContent>
                    </v:textbox>
                  </v:shape>
                </v:group>
                <v:group id="Group 1451488581" o:spid="_x0000_s1340" style="position:absolute;width:60724;height:18275" coordsize="60724,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4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63" o:title="Calendar " gain="19661f" blacklevel="22938f"/>
                  </v:shape>
                  <v:shape id="TextBox 34" o:spid="_x0000_s1342"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3BCE70D7" w14:textId="77777777" w:rsidR="00F01FA2" w:rsidRPr="00F01FA2" w:rsidRDefault="00F01FA2" w:rsidP="00B37ED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43" type="#_x0000_t202" style="position:absolute;top:12909;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1A7A1FF7" w14:textId="25B51A6C" w:rsidR="00F01FA2" w:rsidRPr="00F01FA2" w:rsidRDefault="00B37ED3" w:rsidP="00B37ED3">
                          <w:pPr>
                            <w:jc w:val="center"/>
                            <w:rPr>
                              <w:rFonts w:ascii="Adobe Arabic" w:eastAsia="GE Dinar One" w:hAnsi="Adobe Arabic" w:cs="Adobe Arabic"/>
                              <w:b/>
                              <w:bCs/>
                              <w:kern w:val="24"/>
                              <w:sz w:val="56"/>
                              <w:szCs w:val="56"/>
                              <w:lang w:bidi="ar-SY"/>
                            </w:rPr>
                          </w:pPr>
                          <w:hyperlink r:id="rId158" w:history="1">
                            <w:r w:rsidR="00D0278B" w:rsidRPr="00B37ED3">
                              <w:rPr>
                                <w:rStyle w:val="Hyperlink"/>
                                <w:rFonts w:ascii="Adobe Arabic" w:eastAsia="GE Dinar One" w:hAnsi="Adobe Arabic" w:cs="Adobe Arabic" w:hint="cs"/>
                                <w:b/>
                                <w:bCs/>
                                <w:kern w:val="24"/>
                                <w:sz w:val="56"/>
                                <w:szCs w:val="56"/>
                                <w:rtl/>
                                <w:lang w:bidi="ar-SY"/>
                              </w:rPr>
                              <w:t>التخطيط والتميّز الوظيفي</w:t>
                            </w:r>
                          </w:hyperlink>
                        </w:p>
                      </w:txbxContent>
                    </v:textbox>
                  </v:shape>
                </v:group>
              </v:group>
            </w:pict>
          </mc:Fallback>
        </mc:AlternateContent>
      </w:r>
    </w:p>
    <w:p w14:paraId="43B8C4B5" w14:textId="77777777" w:rsidR="009E7CAF" w:rsidRPr="002023DE" w:rsidRDefault="009E7CAF" w:rsidP="000F1708">
      <w:pPr>
        <w:bidi w:val="0"/>
        <w:rPr>
          <w:rFonts w:ascii="Adobe Arabic" w:hAnsi="Adobe Arabic" w:cs="Adobe Arabic"/>
          <w:b/>
          <w:bCs/>
          <w:color w:val="002060"/>
          <w:sz w:val="48"/>
          <w:szCs w:val="36"/>
        </w:rPr>
      </w:pPr>
    </w:p>
    <w:p w14:paraId="225F2AE6"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37FD768C"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11B9AD28" w14:textId="77777777" w:rsidR="003F41BB" w:rsidRDefault="003F41BB" w:rsidP="00D87FB1">
      <w:pPr>
        <w:rPr>
          <w:rtl/>
          <w:lang w:bidi="ar-SY"/>
        </w:rPr>
      </w:pPr>
    </w:p>
    <w:p w14:paraId="1B349846"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5D7B4C8A" w14:textId="77777777" w:rsidR="00D0278B" w:rsidRDefault="00D0278B" w:rsidP="00D0278B">
      <w:pPr>
        <w:spacing w:line="259" w:lineRule="auto"/>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2CF98394" wp14:editId="7B399C21">
                <wp:extent cx="5711825" cy="748003"/>
                <wp:effectExtent l="0" t="0" r="22225" b="14605"/>
                <wp:docPr id="14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49" name="مجموعة 881967268"/>
                        <wpg:cNvGrpSpPr/>
                        <wpg:grpSpPr>
                          <a:xfrm>
                            <a:off x="0" y="159523"/>
                            <a:ext cx="5711825" cy="588477"/>
                            <a:chOff x="0" y="159448"/>
                            <a:chExt cx="6312597" cy="652243"/>
                          </a:xfrm>
                        </wpg:grpSpPr>
                        <wps:wsp>
                          <wps:cNvPr id="1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 name="مربع نص 2043426344"/>
                          <wps:cNvSpPr txBox="1"/>
                          <wps:spPr>
                            <a:xfrm>
                              <a:off x="817519" y="159448"/>
                              <a:ext cx="2073788" cy="453954"/>
                            </a:xfrm>
                            <a:prstGeom prst="rect">
                              <a:avLst/>
                            </a:prstGeom>
                            <a:noFill/>
                          </wps:spPr>
                          <wps:txbx>
                            <w:txbxContent>
                              <w:p w14:paraId="4A313998"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5" name="Picture 165" descr="Light bulb "/>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F98394" id="_x0000_s134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tWSUCgUAAAwQAAAOAAAAZHJzL2Uyb0RvYy54bWzsV19v2zYQfx+w70Do&#10;vbEl65+N2EWWLFmBrAuaDn2mKcoSKokaScfOntth6BfJNgwYumEY+k3sb7M7UpLt/FnW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2tWSUCgUAAAw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34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oundrect id="مستطيل مستدير الزوايا 769901" o:spid="_x0000_s134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" fillcolor="#168489" strokecolor="#168489" strokeweight="1pt">
                    <v:stroke joinstyle="miter"/>
                  </v:roundrect>
                  <v:shape id="مربع نص 2043426344" o:spid="_x0000_s134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textbox style="mso-fit-shape-to-text:t">
                      <w:txbxContent>
                        <w:p w14:paraId="4A313998"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34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" fillcolor="#168489" strokecolor="#168489" strokeweight="1pt">
                    <v:stroke joinstyle="miter"/>
                  </v:roundrect>
                </v:group>
                <v:shape id="Picture 165" o:spid="_x0000_s134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">
                  <v:imagedata r:id="rId80" o:title="Light bulb "/>
                </v:shape>
                <w10:anchorlock/>
              </v:group>
            </w:pict>
          </mc:Fallback>
        </mc:AlternateContent>
      </w:r>
    </w:p>
    <w:p w14:paraId="69330160" w14:textId="4D405BA3" w:rsidR="00D0278B" w:rsidRDefault="00D0278B" w:rsidP="00D0278B">
      <w:pPr>
        <w:rPr>
          <w:rtl/>
        </w:rPr>
      </w:pPr>
      <w:r w:rsidRPr="00F464DE">
        <w:rPr>
          <w:rtl/>
        </w:rPr>
        <w:t xml:space="preserve">مرحباً بكم في </w:t>
      </w:r>
      <w:hyperlink r:id="rId159" w:history="1">
        <w:r w:rsidRPr="00B37ED3">
          <w:rPr>
            <w:rStyle w:val="Hyperlink"/>
            <w:rtl/>
          </w:rPr>
          <w:t>الجلسة الثانية</w:t>
        </w:r>
      </w:hyperlink>
      <w:r w:rsidRPr="00F464DE">
        <w:rPr>
          <w:rtl/>
        </w:rPr>
        <w:t xml:space="preserve"> من برنامجنا التدريبي. بعد أن استكشفنا في الجلسة السابقة أهمية فهم الواقع المهني وتحليله، ننتقل اليوم إلى المرحلة العملية المتمثّلة في التخطيط الاستراتيجي لمساركم المهني وبناء استراتيجيات التميّز الوظيفي. </w:t>
      </w:r>
    </w:p>
    <w:p w14:paraId="64C8AFAB" w14:textId="77777777" w:rsidR="00D0278B" w:rsidRPr="00F464DE" w:rsidRDefault="00D0278B" w:rsidP="00D0278B">
      <w:pPr>
        <w:rPr>
          <w:rtl/>
        </w:rPr>
      </w:pPr>
      <w:r>
        <w:rPr>
          <w:rFonts w:hint="cs"/>
          <w:rtl/>
        </w:rPr>
        <w:t>و</w:t>
      </w:r>
      <w:r w:rsidRPr="00F464DE">
        <w:rPr>
          <w:rtl/>
        </w:rPr>
        <w:t>كما قال بنيامين فرانكلين: "الفشل في التخطيط هو تخطيط للفشل"، فالنجاح المهني المستدام لا يأتي بالصدفة، بل يحتاج إلى رؤية واضحة وخطة متكاملة.</w:t>
      </w:r>
    </w:p>
    <w:p w14:paraId="793AC214" w14:textId="77777777" w:rsidR="00D0278B" w:rsidRDefault="00D0278B" w:rsidP="00D0278B">
      <w:pPr>
        <w:spacing w:before="80" w:after="80" w:line="240" w:lineRule="auto"/>
        <w:rPr>
          <w:rFonts w:ascii="Sakkal Majalla" w:hAnsi="Sakkal Majalla"/>
          <w:sz w:val="32"/>
          <w:szCs w:val="32"/>
          <w:rtl/>
        </w:rPr>
      </w:pPr>
    </w:p>
    <w:p w14:paraId="5E3473C6" w14:textId="77777777" w:rsidR="00D0278B" w:rsidRDefault="00D0278B" w:rsidP="00D0278B">
      <w:pPr>
        <w:spacing w:before="80" w:after="80" w:line="240" w:lineRule="auto"/>
        <w:rPr>
          <w:rFonts w:ascii="Sakkal Majalla" w:hAnsi="Sakkal Majalla"/>
          <w:sz w:val="32"/>
          <w:szCs w:val="32"/>
          <w:rtl/>
        </w:rPr>
      </w:pPr>
    </w:p>
    <w:p w14:paraId="1D4A4C2C" w14:textId="77777777" w:rsidR="00D0278B" w:rsidRDefault="00D0278B" w:rsidP="00D0278B">
      <w:pPr>
        <w:spacing w:before="80" w:after="80" w:line="240" w:lineRule="auto"/>
        <w:rPr>
          <w:rFonts w:ascii="Sakkal Majalla" w:hAnsi="Sakkal Majalla"/>
          <w:sz w:val="32"/>
          <w:szCs w:val="32"/>
          <w:rtl/>
        </w:rPr>
      </w:pPr>
    </w:p>
    <w:p w14:paraId="4658F446" w14:textId="77777777" w:rsidR="00D0278B" w:rsidRDefault="00D0278B" w:rsidP="00D0278B">
      <w:pPr>
        <w:spacing w:before="80" w:after="80" w:line="240" w:lineRule="auto"/>
        <w:rPr>
          <w:rFonts w:ascii="Sakkal Majalla" w:hAnsi="Sakkal Majalla"/>
          <w:sz w:val="32"/>
          <w:szCs w:val="32"/>
          <w:rtl/>
        </w:rPr>
      </w:pPr>
    </w:p>
    <w:p w14:paraId="5D9FF56C" w14:textId="77777777" w:rsidR="00D0278B" w:rsidRDefault="00D0278B" w:rsidP="00D0278B">
      <w:pPr>
        <w:spacing w:before="80" w:after="80" w:line="240" w:lineRule="auto"/>
        <w:rPr>
          <w:rFonts w:ascii="Sakkal Majalla" w:hAnsi="Sakkal Majalla"/>
          <w:sz w:val="32"/>
          <w:szCs w:val="32"/>
          <w:rtl/>
        </w:rPr>
      </w:pPr>
    </w:p>
    <w:p w14:paraId="5C9721D3" w14:textId="77777777" w:rsidR="00D0278B" w:rsidRDefault="00D0278B" w:rsidP="00D0278B">
      <w:pPr>
        <w:spacing w:before="80" w:after="80" w:line="240" w:lineRule="auto"/>
        <w:jc w:val="center"/>
        <w:rPr>
          <w:rFonts w:ascii="Sakkal Majalla" w:hAnsi="Sakkal Majalla"/>
          <w:sz w:val="32"/>
          <w:szCs w:val="32"/>
          <w:rtl/>
        </w:rPr>
      </w:pPr>
      <w:r>
        <w:rPr>
          <w:noProof/>
        </w:rPr>
        <w:drawing>
          <wp:inline distT="0" distB="0" distL="0" distR="0" wp14:anchorId="6C27963F" wp14:editId="45BBDD42">
            <wp:extent cx="1318152" cy="1272784"/>
            <wp:effectExtent l="0" t="0" r="0"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3B696291" w14:textId="77777777" w:rsidR="00D0278B" w:rsidRDefault="00D0278B" w:rsidP="00D0278B">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38B1146B" wp14:editId="7C690E48">
                <wp:extent cx="5537836" cy="992761"/>
                <wp:effectExtent l="0" t="0" r="0" b="0"/>
                <wp:docPr id="167"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8" name="Group 168"/>
                        <wpg:cNvGrpSpPr/>
                        <wpg:grpSpPr>
                          <a:xfrm>
                            <a:off x="1" y="0"/>
                            <a:ext cx="5537836" cy="992761"/>
                            <a:chOff x="0" y="0"/>
                            <a:chExt cx="5538027" cy="992804"/>
                          </a:xfrm>
                        </wpg:grpSpPr>
                        <wps:wsp>
                          <wps:cNvPr id="170" name="TextBox 4"/>
                          <wps:cNvSpPr txBox="1"/>
                          <wps:spPr>
                            <a:xfrm>
                              <a:off x="4688958" y="456229"/>
                              <a:ext cx="849069" cy="536575"/>
                            </a:xfrm>
                            <a:prstGeom prst="rect">
                              <a:avLst/>
                            </a:prstGeom>
                            <a:noFill/>
                          </wps:spPr>
                          <wps:txbx>
                            <w:txbxContent>
                              <w:p w14:paraId="54B4ECD3"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1" name="Rectangle: Rounded Corners 171"/>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 name="TextBox 7"/>
                          <wps:cNvSpPr txBox="1"/>
                          <wps:spPr>
                            <a:xfrm>
                              <a:off x="0" y="203938"/>
                              <a:ext cx="4493415" cy="536598"/>
                            </a:xfrm>
                            <a:prstGeom prst="rect">
                              <a:avLst/>
                            </a:prstGeom>
                            <a:noFill/>
                          </wps:spPr>
                          <wps:txbx>
                            <w:txbxContent>
                              <w:p w14:paraId="3BEE2E0C"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73" name="Picture 173" descr="Brainstorming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8B1146B" id="_x0000_s135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">
                <v:group id="Group 168" o:spid="_x0000_s135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TextBox 4" o:spid="_x0000_s135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54B4ECD3"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71" o:spid="_x0000_s135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" fillcolor="#168489" stroked="f" strokeweight="1pt">
                    <v:stroke joinstyle="miter"/>
                  </v:roundrect>
                  <v:shape id="TextBox 7" o:spid="_x0000_s135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3BEE2E0C"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73" o:spid="_x0000_s135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">
                  <v:imagedata r:id="rId84" o:title="Brainstorming "/>
                </v:shape>
                <w10:anchorlock/>
              </v:group>
            </w:pict>
          </mc:Fallback>
        </mc:AlternateContent>
      </w:r>
    </w:p>
    <w:p w14:paraId="69E19F4B" w14:textId="351FA1A5" w:rsidR="00D0278B" w:rsidRPr="00F464DE" w:rsidRDefault="00D0278B" w:rsidP="00D0278B">
      <w:pPr>
        <w:rPr>
          <w:rtl/>
        </w:rPr>
      </w:pPr>
      <w:r w:rsidRPr="00E67690">
        <w:rPr>
          <w:noProof/>
          <w:sz w:val="34"/>
        </w:rPr>
        <w:drawing>
          <wp:anchor distT="0" distB="0" distL="114300" distR="114300" simplePos="0" relativeHeight="252810240" behindDoc="0" locked="0" layoutInCell="1" allowOverlap="1" wp14:anchorId="6555CFF3" wp14:editId="2817776B">
            <wp:simplePos x="0" y="0"/>
            <wp:positionH relativeFrom="margin">
              <wp:align>right</wp:align>
            </wp:positionH>
            <wp:positionV relativeFrom="paragraph">
              <wp:posOffset>11801</wp:posOffset>
            </wp:positionV>
            <wp:extent cx="457200" cy="457200"/>
            <wp:effectExtent l="0" t="0" r="0" b="0"/>
            <wp:wrapSquare wrapText="bothSides"/>
            <wp:docPr id="178" name="Picture 17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160" w:history="1">
        <w:r w:rsidRPr="00B37ED3">
          <w:rPr>
            <w:rStyle w:val="Hyperlink"/>
            <w:rFonts w:hint="cs"/>
            <w:sz w:val="34"/>
            <w:rtl/>
          </w:rPr>
          <w:t>السؤال</w:t>
        </w:r>
      </w:hyperlink>
      <w:r w:rsidRPr="00E67690">
        <w:rPr>
          <w:rFonts w:hint="cs"/>
          <w:color w:val="168489"/>
          <w:sz w:val="34"/>
          <w:rtl/>
        </w:rPr>
        <w:t>:</w:t>
      </w:r>
      <w:r w:rsidRPr="00E67690">
        <w:rPr>
          <w:rFonts w:hint="cs"/>
          <w:sz w:val="34"/>
          <w:rtl/>
        </w:rPr>
        <w:t xml:space="preserve"> </w:t>
      </w:r>
      <w:r w:rsidRPr="00F464DE">
        <w:rPr>
          <w:rtl/>
        </w:rPr>
        <w:t>"إذا أغمضت عينيك وتخيّلت نفسك بعد 5 سنوات من الآن، ما هو اللقب الوظيفي الذي تراه على بطاقة عملك، وما هي المهارة الوحيدة التي ستمكّنك من الوصول إليه؟"</w:t>
      </w:r>
    </w:p>
    <w:p w14:paraId="2B0DC0A0" w14:textId="0FA8E28E" w:rsidR="00D0278B" w:rsidRDefault="00D0278B" w:rsidP="00D0278B">
      <w:pPr>
        <w:rPr>
          <w:color w:val="168489"/>
          <w:rtl/>
        </w:rPr>
      </w:pPr>
      <w:r>
        <w:rPr>
          <w:noProof/>
        </w:rPr>
        <w:drawing>
          <wp:anchor distT="0" distB="0" distL="114300" distR="114300" simplePos="0" relativeHeight="252812288" behindDoc="0" locked="0" layoutInCell="1" allowOverlap="1" wp14:anchorId="274D0B0E" wp14:editId="51ADE0FE">
            <wp:simplePos x="0" y="0"/>
            <wp:positionH relativeFrom="margin">
              <wp:align>right</wp:align>
            </wp:positionH>
            <wp:positionV relativeFrom="paragraph">
              <wp:posOffset>341630</wp:posOffset>
            </wp:positionV>
            <wp:extent cx="361315" cy="361315"/>
            <wp:effectExtent l="0" t="0" r="635" b="635"/>
            <wp:wrapSquare wrapText="bothSides"/>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49A381D5" w14:textId="77777777" w:rsidR="00D0278B" w:rsidRPr="006B1C71" w:rsidRDefault="00D0278B" w:rsidP="00D0278B">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20B89BB4" w14:textId="77777777" w:rsidR="00D0278B" w:rsidRDefault="00D0278B" w:rsidP="00D0278B">
      <w:pPr>
        <w:rPr>
          <w:color w:val="168489"/>
        </w:rPr>
      </w:pPr>
      <w:r>
        <w:rPr>
          <w:noProof/>
        </w:rPr>
        <w:drawing>
          <wp:anchor distT="0" distB="0" distL="114300" distR="114300" simplePos="0" relativeHeight="252811264" behindDoc="0" locked="0" layoutInCell="1" allowOverlap="1" wp14:anchorId="169D4000" wp14:editId="29ACFDAB">
            <wp:simplePos x="0" y="0"/>
            <wp:positionH relativeFrom="margin">
              <wp:align>right</wp:align>
            </wp:positionH>
            <wp:positionV relativeFrom="paragraph">
              <wp:posOffset>106680</wp:posOffset>
            </wp:positionV>
            <wp:extent cx="439420" cy="439420"/>
            <wp:effectExtent l="0" t="0" r="0" b="0"/>
            <wp:wrapSquare wrapText="bothSides"/>
            <wp:docPr id="180" name="Picture 180"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39FB44" w14:textId="77777777" w:rsidR="00D0278B" w:rsidRPr="004A69A2" w:rsidRDefault="00D0278B" w:rsidP="00D0278B">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2BA72F4E" w14:textId="77777777" w:rsidR="00D0278B" w:rsidRPr="00F464DE" w:rsidRDefault="00D0278B" w:rsidP="00D0278B">
      <w:pPr>
        <w:rPr>
          <w:rtl/>
        </w:rPr>
      </w:pPr>
      <w:r w:rsidRPr="00F464DE">
        <w:rPr>
          <w:rtl/>
        </w:rPr>
        <w:t>- مدير تطوير الأعمال / مهارة التفكير الاستراتيجي.</w:t>
      </w:r>
    </w:p>
    <w:p w14:paraId="47CE8D24" w14:textId="77777777" w:rsidR="00D0278B" w:rsidRPr="00F464DE" w:rsidRDefault="00D0278B" w:rsidP="00D0278B">
      <w:pPr>
        <w:rPr>
          <w:rtl/>
        </w:rPr>
      </w:pPr>
      <w:r w:rsidRPr="00F464DE">
        <w:rPr>
          <w:rtl/>
        </w:rPr>
        <w:t>- رئيس قسم الموارد البشرية / مهارة الذكاء العاطفي.</w:t>
      </w:r>
    </w:p>
    <w:p w14:paraId="5A0974B2" w14:textId="77777777" w:rsidR="00D0278B" w:rsidRPr="00F464DE" w:rsidRDefault="00D0278B" w:rsidP="00D0278B">
      <w:pPr>
        <w:rPr>
          <w:rtl/>
        </w:rPr>
      </w:pPr>
      <w:r w:rsidRPr="00F464DE">
        <w:rPr>
          <w:rtl/>
        </w:rPr>
        <w:t>- مستشار تقني أول / مهارة التعلّم السريع والمستمر.</w:t>
      </w:r>
    </w:p>
    <w:p w14:paraId="37CEA99B" w14:textId="77777777" w:rsidR="00D0278B" w:rsidRPr="00F464DE" w:rsidRDefault="00D0278B" w:rsidP="00D0278B">
      <w:pPr>
        <w:rPr>
          <w:rtl/>
        </w:rPr>
      </w:pPr>
      <w:r w:rsidRPr="00F464DE">
        <w:rPr>
          <w:rtl/>
        </w:rPr>
        <w:t>- مدير المشاريع التقنية / مهارة إدارة الفرق متعددة التخصصات.</w:t>
      </w:r>
    </w:p>
    <w:p w14:paraId="0E4D6A17" w14:textId="77777777" w:rsidR="00D0278B" w:rsidRPr="00F464DE" w:rsidRDefault="00D0278B" w:rsidP="00D0278B">
      <w:pPr>
        <w:rPr>
          <w:rtl/>
        </w:rPr>
      </w:pPr>
      <w:r w:rsidRPr="00F464DE">
        <w:rPr>
          <w:rtl/>
        </w:rPr>
        <w:t>- خبير تحليل البيانات / مهارة التفكير التحليلي وترجمة البيانات إلى قرارات.</w:t>
      </w:r>
    </w:p>
    <w:p w14:paraId="4AEBB278" w14:textId="77777777" w:rsidR="00D0278B" w:rsidRPr="00F464DE" w:rsidRDefault="00D0278B" w:rsidP="00D0278B">
      <w:pPr>
        <w:rPr>
          <w:rtl/>
        </w:rPr>
      </w:pPr>
      <w:r w:rsidRPr="00F464DE">
        <w:rPr>
          <w:rtl/>
        </w:rPr>
        <w:t>- رائد أعمال مستقل / مهارة المبادرة وإدارة المخاطر.</w:t>
      </w:r>
    </w:p>
    <w:p w14:paraId="4F2A95B0" w14:textId="77777777" w:rsidR="00D0278B" w:rsidRPr="00F464DE" w:rsidRDefault="00D0278B" w:rsidP="00D0278B">
      <w:pPr>
        <w:rPr>
          <w:rtl/>
        </w:rPr>
      </w:pPr>
      <w:r w:rsidRPr="00F464DE">
        <w:rPr>
          <w:rtl/>
        </w:rPr>
        <w:t>- مدير تنفيذي للابتكار / مهارة التفكير الإبداعي وحلّ المشكلات.</w:t>
      </w:r>
    </w:p>
    <w:p w14:paraId="2FBD5096" w14:textId="77777777" w:rsidR="00D0278B" w:rsidRPr="00F464DE" w:rsidRDefault="00D0278B" w:rsidP="00D0278B">
      <w:pPr>
        <w:rPr>
          <w:rtl/>
        </w:rPr>
      </w:pPr>
      <w:r w:rsidRPr="00F464DE">
        <w:rPr>
          <w:rtl/>
        </w:rPr>
        <w:t>- مدير تطوير المنتجات / مهارة فهم احتياجات العملاء وترجمتها إلى منتجات.</w:t>
      </w:r>
    </w:p>
    <w:p w14:paraId="0DCEB6B9" w14:textId="77777777" w:rsidR="00D0278B" w:rsidRDefault="00D0278B" w:rsidP="00D0278B">
      <w:pPr>
        <w:jc w:val="center"/>
        <w:rPr>
          <w:noProof/>
          <w:rtl/>
        </w:rPr>
      </w:pPr>
    </w:p>
    <w:p w14:paraId="4E449912" w14:textId="77777777" w:rsidR="00D0278B" w:rsidRPr="0042208F" w:rsidRDefault="00D0278B" w:rsidP="00D0278B">
      <w:pPr>
        <w:jc w:val="center"/>
        <w:rPr>
          <w:rFonts w:ascii="Sakkal Majalla" w:hAnsi="Sakkal Majalla"/>
          <w:b/>
          <w:bCs/>
          <w:color w:val="FF0000"/>
          <w:sz w:val="32"/>
          <w:szCs w:val="32"/>
          <w:rtl/>
        </w:rPr>
      </w:pPr>
      <w:r>
        <w:rPr>
          <w:noProof/>
        </w:rPr>
        <w:drawing>
          <wp:inline distT="0" distB="0" distL="0" distR="0" wp14:anchorId="6C8C4F67" wp14:editId="5DCF0ACB">
            <wp:extent cx="1216025" cy="1216025"/>
            <wp:effectExtent l="0" t="0" r="0" b="0"/>
            <wp:docPr id="181" name="Picture 18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527E5CA4" w14:textId="77777777" w:rsidR="00D0278B" w:rsidRDefault="00D0278B" w:rsidP="00D0278B">
      <w:pPr>
        <w:spacing w:before="80" w:after="80" w:line="240" w:lineRule="auto"/>
        <w:jc w:val="center"/>
        <w:rPr>
          <w:rFonts w:ascii="Sakkal Majalla" w:hAnsi="Sakkal Majalla"/>
          <w:sz w:val="32"/>
          <w:szCs w:val="32"/>
          <w:rtl/>
        </w:rPr>
      </w:pPr>
    </w:p>
    <w:p w14:paraId="47274FE7" w14:textId="77777777" w:rsidR="00D0278B" w:rsidRDefault="00D0278B" w:rsidP="00D0278B">
      <w:pPr>
        <w:spacing w:line="259" w:lineRule="auto"/>
        <w:rPr>
          <w:rFonts w:ascii="Sakkal Majalla" w:hAnsi="Sakkal Majalla"/>
          <w:b/>
          <w:bCs/>
          <w:color w:val="FF0000"/>
          <w:sz w:val="32"/>
          <w:szCs w:val="32"/>
          <w:rtl/>
        </w:rPr>
      </w:pPr>
    </w:p>
    <w:p w14:paraId="63D2A683" w14:textId="534D9141" w:rsidR="00D0278B" w:rsidRDefault="00D0278B" w:rsidP="00D0278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61CA475F" wp14:editId="6E012984">
                <wp:extent cx="5731510" cy="895350"/>
                <wp:effectExtent l="0" t="0" r="21590" b="19050"/>
                <wp:docPr id="1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9"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0" name="مجموعة 39"/>
                        <wpg:cNvGrpSpPr/>
                        <wpg:grpSpPr>
                          <a:xfrm>
                            <a:off x="0" y="0"/>
                            <a:ext cx="5731510" cy="895350"/>
                            <a:chOff x="0" y="0"/>
                            <a:chExt cx="5878196" cy="918845"/>
                          </a:xfrm>
                        </wpg:grpSpPr>
                        <wpg:grpSp>
                          <wpg:cNvPr id="142" name="مجموعة 40"/>
                          <wpg:cNvGrpSpPr/>
                          <wpg:grpSpPr>
                            <a:xfrm>
                              <a:off x="0" y="0"/>
                              <a:ext cx="5878196" cy="918845"/>
                              <a:chOff x="0" y="0"/>
                              <a:chExt cx="6240348" cy="919070"/>
                            </a:xfrm>
                          </wpg:grpSpPr>
                          <wpg:grpSp>
                            <wpg:cNvPr id="143" name="مجموعة 41"/>
                            <wpg:cNvGrpSpPr/>
                            <wpg:grpSpPr>
                              <a:xfrm>
                                <a:off x="0" y="169208"/>
                                <a:ext cx="5433072" cy="580613"/>
                                <a:chOff x="0" y="169208"/>
                                <a:chExt cx="5433072" cy="580613"/>
                              </a:xfrm>
                            </wpg:grpSpPr>
                            <wps:wsp>
                              <wps:cNvPr id="1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 name="مربع نص 41"/>
                          <wps:cNvSpPr txBox="1"/>
                          <wps:spPr>
                            <a:xfrm>
                              <a:off x="204484" y="256976"/>
                              <a:ext cx="4616071" cy="387740"/>
                            </a:xfrm>
                            <a:prstGeom prst="rect">
                              <a:avLst/>
                            </a:prstGeom>
                            <a:noFill/>
                          </wps:spPr>
                          <wps:txbx>
                            <w:txbxContent>
                              <w:p w14:paraId="1AAF549B" w14:textId="103807A9"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أسس التخطيط الفع</w:t>
                                </w:r>
                                <w:r w:rsidRPr="00375124">
                                  <w:rPr>
                                    <w:rFonts w:eastAsia="Calibri" w:hAnsi="Adobe Arabic" w:cs="Adobe Arabic" w:hint="cs"/>
                                    <w:b/>
                                    <w:bCs/>
                                    <w:color w:val="FFFFFF" w:themeColor="background1"/>
                                    <w:kern w:val="24"/>
                                    <w:sz w:val="36"/>
                                    <w:szCs w:val="36"/>
                                    <w:rtl/>
                                    <w:lang w:bidi="ar-EG"/>
                                  </w:rPr>
                                  <w:t>ّ</w:t>
                                </w:r>
                                <w:r w:rsidRPr="00375124">
                                  <w:rPr>
                                    <w:rFonts w:eastAsia="Calibri" w:hAnsi="Adobe Arabic" w:cs="Adobe Arabic"/>
                                    <w:b/>
                                    <w:bCs/>
                                    <w:color w:val="FFFFFF" w:themeColor="background1"/>
                                    <w:kern w:val="24"/>
                                    <w:sz w:val="36"/>
                                    <w:szCs w:val="36"/>
                                    <w:rtl/>
                                    <w:lang w:bidi="ar-EG"/>
                                  </w:rPr>
                                  <w:t>ال للمسار الوظيفي</w:t>
                                </w:r>
                              </w:p>
                            </w:txbxContent>
                          </wps:txbx>
                          <wps:bodyPr wrap="square" rtlCol="1">
                            <a:spAutoFit/>
                          </wps:bodyPr>
                        </wps:wsp>
                      </wpg:grpSp>
                    </wpg:wgp>
                  </a:graphicData>
                </a:graphic>
              </wp:inline>
            </w:drawing>
          </mc:Choice>
          <mc:Fallback>
            <w:pict>
              <v:group w14:anchorId="61CA475F" id="_x0000_s135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fLEfwcAAIMcAAAOAAAAZHJzL2Uyb0RvYy54bWzsWduO00YYvq/Ud7B8&#10;WQni8yFiFy1QUCVKV0BFe+k4TmLV9rjjySbLbaFCvAi0alXRlla8SfI2/f4Z23EOuwm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PnyxH8HAACD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35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">
                  <v:imagedata r:id="rId92" o:title=""/>
                </v:shape>
                <v:group id="مجموعة 39" o:spid="_x0000_s13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group id="مجموعة 40" o:spid="_x0000_s13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group id="مجموعة 41" o:spid="_x0000_s13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42" o:spid="_x0000_s13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N9xAAAANwAAAAPAAAAZHJzL2Rvd25yZXYueG1sRE9La8JA&#10;EL4X+h+WEXqrG6U+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Hvyg33EAAAA3AAAAA8A&#10;AAAAAAAAAAAAAAAABwIAAGRycy9kb3ducmV2LnhtbFBLBQYAAAAAAwADALcAAAD4AgAAAAA=&#10;" fillcolor="#168489" stroked="f" strokeweight="1pt">
                        <v:stroke joinstyle="miter"/>
                      </v:roundrect>
                    </v:group>
                    <v:oval id="شكل بيضاوي 44" o:spid="_x0000_s13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DwQAAANwAAAAPAAAAZHJzL2Rvd25yZXYueG1sRE/bagIx&#10;EH0X+g9hCr5pVhG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Bjv4wPBAAAA3AAAAA8AAAAA&#10;AAAAAAAAAAAABwIAAGRycy9kb3ducmV2LnhtbFBLBQYAAAAAAwADALcAAAD1AgAAAAA=&#10;" filled="f" strokecolor="#a5a5a5 [2092]" strokeweight="1pt">
                      <v:stroke joinstyle="miter"/>
                    </v:oval>
                  </v:group>
                  <v:shape id="مربع نص 41" o:spid="_x0000_s136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1AAF549B" w14:textId="103807A9"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أسس التخطيط الفع</w:t>
                          </w:r>
                          <w:r w:rsidRPr="00375124">
                            <w:rPr>
                              <w:rFonts w:eastAsia="Calibri" w:hAnsi="Adobe Arabic" w:cs="Adobe Arabic" w:hint="cs"/>
                              <w:b/>
                              <w:bCs/>
                              <w:color w:val="FFFFFF" w:themeColor="background1"/>
                              <w:kern w:val="24"/>
                              <w:sz w:val="36"/>
                              <w:szCs w:val="36"/>
                              <w:rtl/>
                              <w:lang w:bidi="ar-EG"/>
                            </w:rPr>
                            <w:t>ّ</w:t>
                          </w:r>
                          <w:r w:rsidRPr="00375124">
                            <w:rPr>
                              <w:rFonts w:eastAsia="Calibri" w:hAnsi="Adobe Arabic" w:cs="Adobe Arabic"/>
                              <w:b/>
                              <w:bCs/>
                              <w:color w:val="FFFFFF" w:themeColor="background1"/>
                              <w:kern w:val="24"/>
                              <w:sz w:val="36"/>
                              <w:szCs w:val="36"/>
                              <w:rtl/>
                              <w:lang w:bidi="ar-EG"/>
                            </w:rPr>
                            <w:t>ال للمسار الوظيفي</w:t>
                          </w:r>
                        </w:p>
                      </w:txbxContent>
                    </v:textbox>
                  </v:shape>
                </v:group>
                <w10:anchorlock/>
              </v:group>
            </w:pict>
          </mc:Fallback>
        </mc:AlternateContent>
      </w:r>
    </w:p>
    <w:p w14:paraId="08CD7F3D" w14:textId="77777777" w:rsidR="00D0278B" w:rsidRDefault="00D0278B" w:rsidP="00D0278B">
      <w:pPr>
        <w:rPr>
          <w:rtl/>
        </w:rPr>
      </w:pPr>
      <w:r w:rsidRPr="00F464DE">
        <w:rPr>
          <w:rtl/>
        </w:rPr>
        <w:t>يعتمد التخطيط الوظيفي الفعّال على مجموعة من الأسس والمبادئ التي تضمن واقعية الخطة وقابليتها للتنفيذ:</w:t>
      </w:r>
    </w:p>
    <w:p w14:paraId="7D202033" w14:textId="6BCF83DA" w:rsidR="00375124" w:rsidRDefault="00375124" w:rsidP="00375124">
      <w:pPr>
        <w:bidi w:val="0"/>
        <w:rPr>
          <w:rtl/>
        </w:rPr>
      </w:pPr>
      <w:r w:rsidRPr="00375124">
        <w:rPr>
          <w:noProof/>
        </w:rPr>
        <mc:AlternateContent>
          <mc:Choice Requires="wpg">
            <w:drawing>
              <wp:inline distT="0" distB="0" distL="0" distR="0" wp14:anchorId="13022421" wp14:editId="0264A33B">
                <wp:extent cx="5754250" cy="1766242"/>
                <wp:effectExtent l="0" t="0" r="0" b="0"/>
                <wp:docPr id="1608696527" name="Group 8"/>
                <wp:cNvGraphicFramePr/>
                <a:graphic xmlns:a="http://schemas.openxmlformats.org/drawingml/2006/main">
                  <a:graphicData uri="http://schemas.microsoft.com/office/word/2010/wordprocessingGroup">
                    <wpg:wgp>
                      <wpg:cNvGrpSpPr/>
                      <wpg:grpSpPr>
                        <a:xfrm>
                          <a:off x="0" y="0"/>
                          <a:ext cx="5754250" cy="1766242"/>
                          <a:chOff x="0" y="0"/>
                          <a:chExt cx="5754250" cy="1766242"/>
                        </a:xfrm>
                      </wpg:grpSpPr>
                      <wpg:grpSp>
                        <wpg:cNvPr id="1608696528" name="مجموعة 88"/>
                        <wpg:cNvGrpSpPr/>
                        <wpg:grpSpPr>
                          <a:xfrm>
                            <a:off x="0" y="46949"/>
                            <a:ext cx="1115666" cy="1507072"/>
                            <a:chOff x="0" y="46949"/>
                            <a:chExt cx="1390650" cy="1878706"/>
                          </a:xfrm>
                        </wpg:grpSpPr>
                        <wpg:grpSp>
                          <wpg:cNvPr id="1608696529" name="مجموعة 89"/>
                          <wpg:cNvGrpSpPr/>
                          <wpg:grpSpPr>
                            <a:xfrm>
                              <a:off x="0" y="46949"/>
                              <a:ext cx="1390650" cy="1878706"/>
                              <a:chOff x="0" y="46949"/>
                              <a:chExt cx="1390650" cy="1878706"/>
                            </a:xfrm>
                          </wpg:grpSpPr>
                          <wps:wsp>
                            <wps:cNvPr id="1608696530" name="شكل بيضاوي 91"/>
                            <wps:cNvSpPr/>
                            <wps:spPr>
                              <a:xfrm>
                                <a:off x="311249"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31" name="شكل حر: شكل 92"/>
                            <wps:cNvSpPr/>
                            <wps:spPr>
                              <a:xfrm>
                                <a:off x="0" y="253354"/>
                                <a:ext cx="1390650" cy="167230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32" name="مربع نص 29"/>
                          <wps:cNvSpPr txBox="1"/>
                          <wps:spPr>
                            <a:xfrm>
                              <a:off x="88471" y="1034903"/>
                              <a:ext cx="1189642" cy="820084"/>
                            </a:xfrm>
                            <a:prstGeom prst="rect">
                              <a:avLst/>
                            </a:prstGeom>
                            <a:noFill/>
                          </wps:spPr>
                          <wps:txbx>
                            <w:txbxContent>
                              <w:p w14:paraId="31C72A76" w14:textId="3A3DE4C4"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الشمولية والتكامل</w:t>
                                </w:r>
                              </w:p>
                            </w:txbxContent>
                          </wps:txbx>
                          <wps:bodyPr wrap="square" rtlCol="1">
                            <a:spAutoFit/>
                          </wps:bodyPr>
                        </wps:wsp>
                      </wpg:grpSp>
                      <wps:wsp>
                        <wps:cNvPr id="1608696533" name="TextBox 6"/>
                        <wps:cNvSpPr txBox="1"/>
                        <wps:spPr>
                          <a:xfrm>
                            <a:off x="260082" y="0"/>
                            <a:ext cx="594995" cy="661670"/>
                          </a:xfrm>
                          <a:prstGeom prst="rect">
                            <a:avLst/>
                          </a:prstGeom>
                          <a:noFill/>
                        </wps:spPr>
                        <wps:txbx>
                          <w:txbxContent>
                            <w:p w14:paraId="729AB5E1"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6534" name="Group 1608696534"/>
                        <wpg:cNvGrpSpPr/>
                        <wpg:grpSpPr>
                          <a:xfrm>
                            <a:off x="1139724" y="0"/>
                            <a:ext cx="4614526" cy="1766242"/>
                            <a:chOff x="1139724" y="0"/>
                            <a:chExt cx="4614526" cy="1766242"/>
                          </a:xfrm>
                        </wpg:grpSpPr>
                        <wpg:grpSp>
                          <wpg:cNvPr id="1608696535" name="مجموعة 29"/>
                          <wpg:cNvGrpSpPr/>
                          <wpg:grpSpPr>
                            <a:xfrm>
                              <a:off x="4602266" y="46949"/>
                              <a:ext cx="1151984" cy="1507068"/>
                              <a:chOff x="4602266" y="46949"/>
                              <a:chExt cx="1435919" cy="1878704"/>
                            </a:xfrm>
                          </wpg:grpSpPr>
                          <wpg:grpSp>
                            <wpg:cNvPr id="1608696536" name="مجموعة 30"/>
                            <wpg:cNvGrpSpPr/>
                            <wpg:grpSpPr>
                              <a:xfrm>
                                <a:off x="4602266" y="46949"/>
                                <a:ext cx="1390650" cy="1878704"/>
                                <a:chOff x="4602266" y="46949"/>
                                <a:chExt cx="1390650" cy="1878704"/>
                              </a:xfrm>
                            </wpg:grpSpPr>
                            <wps:wsp>
                              <wps:cNvPr id="1608696537" name="شكل بيضاوي 64"/>
                              <wps:cNvSpPr/>
                              <wps:spPr>
                                <a:xfrm>
                                  <a:off x="4913514"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38" name="شكل حر: شكل 70"/>
                              <wps:cNvSpPr/>
                              <wps:spPr>
                                <a:xfrm>
                                  <a:off x="4602266"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39" name="مربع نص 25"/>
                            <wps:cNvSpPr txBox="1"/>
                            <wps:spPr>
                              <a:xfrm>
                                <a:off x="4608715" y="1034901"/>
                                <a:ext cx="1429470" cy="820085"/>
                              </a:xfrm>
                              <a:prstGeom prst="rect">
                                <a:avLst/>
                              </a:prstGeom>
                              <a:noFill/>
                            </wps:spPr>
                            <wps:txbx>
                              <w:txbxContent>
                                <w:p w14:paraId="2897A56F" w14:textId="0CE503F3"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الوعي الذاتي والبيئي</w:t>
                                  </w:r>
                                </w:p>
                              </w:txbxContent>
                            </wps:txbx>
                            <wps:bodyPr wrap="square" rtlCol="1">
                              <a:spAutoFit/>
                            </wps:bodyPr>
                          </wps:wsp>
                        </wpg:grpSp>
                        <wpg:grpSp>
                          <wpg:cNvPr id="1608696540" name="مجموعة 7"/>
                          <wpg:cNvGrpSpPr/>
                          <wpg:grpSpPr>
                            <a:xfrm>
                              <a:off x="2301132" y="46949"/>
                              <a:ext cx="1115665" cy="1540037"/>
                              <a:chOff x="2301132" y="46949"/>
                              <a:chExt cx="1390650" cy="1919804"/>
                            </a:xfrm>
                          </wpg:grpSpPr>
                          <wpg:grpSp>
                            <wpg:cNvPr id="1608696541" name="مجموعة 20"/>
                            <wpg:cNvGrpSpPr/>
                            <wpg:grpSpPr>
                              <a:xfrm>
                                <a:off x="2301132" y="46949"/>
                                <a:ext cx="1390650" cy="1878704"/>
                                <a:chOff x="2301132" y="46949"/>
                                <a:chExt cx="1390650" cy="1878704"/>
                              </a:xfrm>
                            </wpg:grpSpPr>
                            <wps:wsp>
                              <wps:cNvPr id="1608696542" name="شكل بيضاوي 22"/>
                              <wps:cNvSpPr/>
                              <wps:spPr>
                                <a:xfrm>
                                  <a:off x="2612380" y="469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43" name="شكل حر: شكل 23"/>
                              <wps:cNvSpPr/>
                              <wps:spPr>
                                <a:xfrm>
                                  <a:off x="2301132"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44" name="مربع نص 29"/>
                            <wps:cNvSpPr txBox="1"/>
                            <wps:spPr>
                              <a:xfrm>
                                <a:off x="2309213" y="793619"/>
                                <a:ext cx="1351903" cy="1173134"/>
                              </a:xfrm>
                              <a:prstGeom prst="rect">
                                <a:avLst/>
                              </a:prstGeom>
                              <a:noFill/>
                            </wps:spPr>
                            <wps:txbx>
                              <w:txbxContent>
                                <w:p w14:paraId="42946721" w14:textId="74116E4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التوازن بين الطموح والواقعية</w:t>
                                  </w:r>
                                </w:p>
                              </w:txbxContent>
                            </wps:txbx>
                            <wps:bodyPr wrap="square" rtlCol="1">
                              <a:spAutoFit/>
                            </wps:bodyPr>
                          </wps:wsp>
                        </wpg:grpSp>
                        <wpg:grpSp>
                          <wpg:cNvPr id="1608696545" name="مجموعة 93"/>
                          <wpg:cNvGrpSpPr/>
                          <wpg:grpSpPr>
                            <a:xfrm>
                              <a:off x="1139724" y="46949"/>
                              <a:ext cx="1131543" cy="1719293"/>
                              <a:chOff x="1139624" y="46949"/>
                              <a:chExt cx="1410444" cy="2143263"/>
                            </a:xfrm>
                          </wpg:grpSpPr>
                          <wpg:grpSp>
                            <wpg:cNvPr id="1608696546" name="مجموعة 94"/>
                            <wpg:cNvGrpSpPr/>
                            <wpg:grpSpPr>
                              <a:xfrm>
                                <a:off x="1159418" y="46949"/>
                                <a:ext cx="1390650" cy="1878704"/>
                                <a:chOff x="1159418" y="46949"/>
                                <a:chExt cx="1390650" cy="1878704"/>
                              </a:xfrm>
                            </wpg:grpSpPr>
                            <wps:wsp>
                              <wps:cNvPr id="1608696547" name="شكل بيضاوي 96"/>
                              <wps:cNvSpPr/>
                              <wps:spPr>
                                <a:xfrm>
                                  <a:off x="1470666" y="46949"/>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48" name="شكل حر: شكل 97"/>
                              <wps:cNvSpPr/>
                              <wps:spPr>
                                <a:xfrm>
                                  <a:off x="1159418"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49" name="مربع نص 25"/>
                            <wps:cNvSpPr txBox="1"/>
                            <wps:spPr>
                              <a:xfrm>
                                <a:off x="1139624" y="1017078"/>
                                <a:ext cx="1378817" cy="1173134"/>
                              </a:xfrm>
                              <a:prstGeom prst="rect">
                                <a:avLst/>
                              </a:prstGeom>
                              <a:noFill/>
                            </wps:spPr>
                            <wps:txbx>
                              <w:txbxContent>
                                <w:p w14:paraId="45EA8274" w14:textId="1145F515"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القياس والتقييم المستمر</w:t>
                                  </w:r>
                                </w:p>
                              </w:txbxContent>
                            </wps:txbx>
                            <wps:bodyPr wrap="square" rtlCol="1">
                              <a:spAutoFit/>
                            </wps:bodyPr>
                          </wps:wsp>
                        </wpg:grpSp>
                        <wpg:grpSp>
                          <wpg:cNvPr id="1608696556" name="مجموعة 24"/>
                          <wpg:cNvGrpSpPr/>
                          <wpg:grpSpPr>
                            <a:xfrm>
                              <a:off x="3456742" y="46949"/>
                              <a:ext cx="1115666" cy="1507067"/>
                              <a:chOff x="3484873" y="46949"/>
                              <a:chExt cx="1390650" cy="1878704"/>
                            </a:xfrm>
                          </wpg:grpSpPr>
                          <wpg:grpSp>
                            <wpg:cNvPr id="1608696557" name="مجموعة 25"/>
                            <wpg:cNvGrpSpPr/>
                            <wpg:grpSpPr>
                              <a:xfrm>
                                <a:off x="3484873" y="46949"/>
                                <a:ext cx="1390650" cy="1878704"/>
                                <a:chOff x="3484873" y="46949"/>
                                <a:chExt cx="1390650" cy="1878704"/>
                              </a:xfrm>
                            </wpg:grpSpPr>
                            <wps:wsp>
                              <wps:cNvPr id="1608696558" name="شكل بيضاوي 27"/>
                              <wps:cNvSpPr/>
                              <wps:spPr>
                                <a:xfrm>
                                  <a:off x="3796121" y="46949"/>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59" name="شكل حر: شكل 28"/>
                              <wps:cNvSpPr/>
                              <wps:spPr>
                                <a:xfrm>
                                  <a:off x="3484873"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60" name="مربع نص 25"/>
                            <wps:cNvSpPr txBox="1"/>
                            <wps:spPr>
                              <a:xfrm>
                                <a:off x="3589640" y="1032001"/>
                                <a:ext cx="1138194" cy="820086"/>
                              </a:xfrm>
                              <a:prstGeom prst="rect">
                                <a:avLst/>
                              </a:prstGeom>
                            </wps:spPr>
                            <wps:txbx>
                              <w:txbxContent>
                                <w:p w14:paraId="76211A54" w14:textId="1621F70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المرونة والتكيّف</w:t>
                                  </w:r>
                                </w:p>
                              </w:txbxContent>
                            </wps:txbx>
                            <wps:bodyPr wrap="square" rtlCol="1">
                              <a:spAutoFit/>
                            </wps:bodyPr>
                          </wps:wsp>
                        </wpg:grpSp>
                        <wps:wsp>
                          <wps:cNvPr id="1608696561" name="TextBox 6"/>
                          <wps:cNvSpPr txBox="1"/>
                          <wps:spPr>
                            <a:xfrm>
                              <a:off x="1406708" y="0"/>
                              <a:ext cx="594995" cy="661670"/>
                            </a:xfrm>
                            <a:prstGeom prst="rect">
                              <a:avLst/>
                            </a:prstGeom>
                            <a:noFill/>
                          </wps:spPr>
                          <wps:txbx>
                            <w:txbxContent>
                              <w:p w14:paraId="541E411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6562" name="TextBox 6"/>
                          <wps:cNvSpPr txBox="1"/>
                          <wps:spPr>
                            <a:xfrm>
                              <a:off x="2556409" y="0"/>
                              <a:ext cx="594995" cy="661670"/>
                            </a:xfrm>
                            <a:prstGeom prst="rect">
                              <a:avLst/>
                            </a:prstGeom>
                            <a:noFill/>
                          </wps:spPr>
                          <wps:txbx>
                            <w:txbxContent>
                              <w:p w14:paraId="2B2E36D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6563" name="TextBox 6"/>
                          <wps:cNvSpPr txBox="1"/>
                          <wps:spPr>
                            <a:xfrm>
                              <a:off x="3703971" y="0"/>
                              <a:ext cx="594995" cy="661670"/>
                            </a:xfrm>
                            <a:prstGeom prst="rect">
                              <a:avLst/>
                            </a:prstGeom>
                            <a:noFill/>
                          </wps:spPr>
                          <wps:txbx>
                            <w:txbxContent>
                              <w:p w14:paraId="63EFE96D"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6564" name="TextBox 6"/>
                          <wps:cNvSpPr txBox="1"/>
                          <wps:spPr>
                            <a:xfrm>
                              <a:off x="4851168" y="0"/>
                              <a:ext cx="594995" cy="661670"/>
                            </a:xfrm>
                            <a:prstGeom prst="rect">
                              <a:avLst/>
                            </a:prstGeom>
                            <a:noFill/>
                          </wps:spPr>
                          <wps:txbx>
                            <w:txbxContent>
                              <w:p w14:paraId="38F788A2"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w:pict>
              <v:group w14:anchorId="13022421" id="_x0000_s1365" style="width:453.1pt;height:139.05pt;mso-position-horizontal-relative:char;mso-position-vertical-relative:line" coordsize="57542,17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">
                <v:group id="مجموعة 88" o:spid="_x0000_s1366" style="position:absolute;top:469;width:11156;height:15071"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">
                  <v:group id="مجموعة 89" o:spid="_x0000_s1367" style="position:absolute;top:469;width:13906;height:18787"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">
                    <v:oval id="شكل بيضاوي 91" o:spid="_x0000_s1368" style="position:absolute;left:3112;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" fillcolor="#168489" strokecolor="#168489" strokeweight="4.5pt">
                      <v:stroke joinstyle="miter"/>
                    </v:oval>
                    <v:shape id="شكل حر: شكل 92" o:spid="_x0000_s1369" style="position:absolute;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7;1193265,65330;1187800,0;1205582,2161;1390650,275795;1390650,1392992;1158870,1672301;231780,1672301;0,1392992;0,275795;185068,2161;202850,0" o:connectangles="0,0,0,0,0,0,0,0,0,0,0,0,0,0"/>
                    </v:shape>
                  </v:group>
                  <v:shape id="مربع نص 29" o:spid="_x0000_s1370" type="#_x0000_t202" style="position:absolute;left:884;top:10349;width:11897;height:8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" filled="f" stroked="f">
                    <v:textbox style="mso-fit-shape-to-text:t">
                      <w:txbxContent>
                        <w:p w14:paraId="31C72A76" w14:textId="3A3DE4C4"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الشمولية والتكامل</w:t>
                          </w:r>
                        </w:p>
                      </w:txbxContent>
                    </v:textbox>
                  </v:shape>
                </v:group>
                <v:shape id="TextBox 6" o:spid="_x0000_s1371"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" filled="f" stroked="f">
                  <v:textbox style="mso-fit-shape-to-text:t">
                    <w:txbxContent>
                      <w:p w14:paraId="729AB5E1"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6534" o:spid="_x0000_s1372" style="position:absolute;left:11397;width:46145;height:17662" coordorigin="11397" coordsize="46145,17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">
                  <v:group id="مجموعة 29" o:spid="_x0000_s1373" style="position:absolute;left:46022;top:469;width:11520;height:15071" coordorigin="46022,469" coordsize="14359,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">
                    <v:group id="مجموعة 30" o:spid="_x0000_s1374" style="position:absolute;left:46022;top:469;width:13907;height:18787"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">
                      <v:oval id="شكل بيضاوي 64" o:spid="_x0000_s1375" style="position:absolute;left:49135;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" fillcolor="#168489" strokecolor="#168489" strokeweight="4.5pt">
                        <v:stroke joinstyle="miter"/>
                      </v:oval>
                      <v:shape id="شكل حر: شكل 70" o:spid="_x0000_s1376" style="position:absolute;left:46022;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377" type="#_x0000_t202" style="position:absolute;left:46087;top:10349;width:14294;height:8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iTxgAAAOMAAAAPAAAAZHJzL2Rvd25yZXYueG1sRE9La8Mw&#10;DL4P9h+MBrutdj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Y0g4k8YAAADjAAAA&#10;DwAAAAAAAAAAAAAAAAAHAgAAZHJzL2Rvd25yZXYueG1sUEsFBgAAAAADAAMAtwAAAPoCAAAAAA==&#10;" filled="f" stroked="f">
                      <v:textbox style="mso-fit-shape-to-text:t">
                        <w:txbxContent>
                          <w:p w14:paraId="2897A56F" w14:textId="0CE503F3"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الوعي الذاتي والبيئي</w:t>
                            </w:r>
                          </w:p>
                        </w:txbxContent>
                      </v:textbox>
                    </v:shape>
                  </v:group>
                  <v:group id="مجموعة 7" o:spid="_x0000_s1378" style="position:absolute;left:23011;top:469;width:11156;height:15400" coordorigin="23011,469" coordsize="13906,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">
                    <v:group id="مجموعة 20" o:spid="_x0000_s1379" style="position:absolute;left:23011;top:469;width:13906;height:18787"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">
                      <v:oval id="شكل بيضاوي 22" o:spid="_x0000_s1380" style="position:absolute;left:26123;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" fillcolor="#ffd366" strokecolor="#ffd366" strokeweight="4.5pt">
                        <v:stroke joinstyle="miter"/>
                      </v:oval>
                      <v:shape id="شكل حر: شكل 23" o:spid="_x0000_s1381" style="position:absolute;left:23011;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9" o:spid="_x0000_s1382" type="#_x0000_t202" style="position:absolute;left:23092;top:7936;width:13519;height:11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" filled="f" stroked="f">
                      <v:textbox style="mso-fit-shape-to-text:t">
                        <w:txbxContent>
                          <w:p w14:paraId="42946721" w14:textId="74116E4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التوازن بين الطموح والواقعية</w:t>
                            </w:r>
                          </w:p>
                        </w:txbxContent>
                      </v:textbox>
                    </v:shape>
                  </v:group>
                  <v:group id="مجموعة 93" o:spid="_x0000_s1383" style="position:absolute;left:11397;top:469;width:11315;height:17193" coordorigin="11396,469" coordsize="14104,21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">
                    <v:group id="مجموعة 94" o:spid="_x0000_s1384" style="position:absolute;left:11594;top:469;width:13906;height:18787" coordorigin="11594,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">
                      <v:oval id="شكل بيضاوي 96" o:spid="_x0000_s1385" style="position:absolute;left:14706;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" fillcolor="#2e74b5 [2408]" strokecolor="#2e74b5 [2408]" strokeweight="4.5pt">
                        <v:stroke joinstyle="miter"/>
                      </v:oval>
                      <v:shape id="شكل حر: شكل 97" o:spid="_x0000_s1386" style="position:absolute;left:11594;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387" type="#_x0000_t202" style="position:absolute;left:11396;top:10170;width:13788;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kvuxgAAAOMAAAAPAAAAZHJzL2Rvd25yZXYueG1sRE9La8Mw&#10;DL4P9h+MBrutds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O05L7sYAAADjAAAA&#10;DwAAAAAAAAAAAAAAAAAHAgAAZHJzL2Rvd25yZXYueG1sUEsFBgAAAAADAAMAtwAAAPoCAAAAAA==&#10;" filled="f" stroked="f">
                      <v:textbox style="mso-fit-shape-to-text:t">
                        <w:txbxContent>
                          <w:p w14:paraId="45EA8274" w14:textId="1145F515"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القياس والتقييم المستمر</w:t>
                            </w:r>
                          </w:p>
                        </w:txbxContent>
                      </v:textbox>
                    </v:shape>
                  </v:group>
                  <v:group id="مجموعة 24" o:spid="_x0000_s1388" style="position:absolute;left:34567;top:469;width:11157;height:15071"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">
                    <v:group id="مجموعة 25" o:spid="_x0000_s1389" style="position:absolute;left:34848;top:469;width:13907;height:18787"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">
                      <v:oval id="شكل بيضاوي 27" o:spid="_x0000_s1390" style="position:absolute;left:37961;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" fillcolor="#7f7f7f [1612]" strokecolor="#7f7f7f [1612]" strokeweight="4.5pt">
                        <v:stroke joinstyle="miter"/>
                      </v:oval>
                      <v:shape id="شكل حر: شكل 28" o:spid="_x0000_s1391" style="position:absolute;left:34848;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392" type="#_x0000_t202" style="position:absolute;left:35896;top:10320;width:11382;height:8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" filled="f" stroked="f">
                      <v:textbox style="mso-fit-shape-to-text:t">
                        <w:txbxContent>
                          <w:p w14:paraId="76211A54" w14:textId="1621F70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المرونة والتكيّف</w:t>
                            </w:r>
                          </w:p>
                        </w:txbxContent>
                      </v:textbox>
                    </v:shape>
                  </v:group>
                  <v:shape id="TextBox 6" o:spid="_x0000_s1393" type="#_x0000_t202" style="position:absolute;left:14067;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" filled="f" stroked="f">
                    <v:textbox style="mso-fit-shape-to-text:t">
                      <w:txbxContent>
                        <w:p w14:paraId="541E411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1394" type="#_x0000_t202" style="position:absolute;left:25564;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" filled="f" stroked="f">
                    <v:textbox style="mso-fit-shape-to-text:t">
                      <w:txbxContent>
                        <w:p w14:paraId="2B2E36D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395" type="#_x0000_t202" style="position:absolute;left:37039;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" filled="f" stroked="f">
                    <v:textbox style="mso-fit-shape-to-text:t">
                      <w:txbxContent>
                        <w:p w14:paraId="63EFE96D"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396" type="#_x0000_t202" style="position:absolute;left:4851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" filled="f" stroked="f">
                    <v:textbox style="mso-fit-shape-to-text:t">
                      <w:txbxContent>
                        <w:p w14:paraId="38F788A2"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14:paraId="3CC1B7EA" w14:textId="78B32992"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0C4ECF89" wp14:editId="27E5CFCC">
                <wp:extent cx="5731510" cy="891540"/>
                <wp:effectExtent l="0" t="0" r="2540" b="22860"/>
                <wp:docPr id="7454455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57" name="مجموعة 47"/>
                        <wpg:cNvGrpSpPr/>
                        <wpg:grpSpPr>
                          <a:xfrm>
                            <a:off x="0" y="0"/>
                            <a:ext cx="5731510" cy="895351"/>
                            <a:chOff x="0" y="0"/>
                            <a:chExt cx="5878196" cy="918845"/>
                          </a:xfrm>
                        </wpg:grpSpPr>
                        <wpg:grpSp>
                          <wpg:cNvPr id="745445558" name="مجموعة 48"/>
                          <wpg:cNvGrpSpPr/>
                          <wpg:grpSpPr>
                            <a:xfrm>
                              <a:off x="0" y="0"/>
                              <a:ext cx="5878196" cy="918845"/>
                              <a:chOff x="0" y="0"/>
                              <a:chExt cx="6240348" cy="919070"/>
                            </a:xfrm>
                          </wpg:grpSpPr>
                          <wpg:grpSp>
                            <wpg:cNvPr id="745445559" name="مجموعة 49"/>
                            <wpg:cNvGrpSpPr/>
                            <wpg:grpSpPr>
                              <a:xfrm>
                                <a:off x="0" y="169208"/>
                                <a:ext cx="5433072" cy="580613"/>
                                <a:chOff x="0" y="169208"/>
                                <a:chExt cx="5433072" cy="580613"/>
                              </a:xfrm>
                            </wpg:grpSpPr>
                            <wps:wsp>
                              <wps:cNvPr id="7454455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3" name="مربع نص 41"/>
                          <wps:cNvSpPr txBox="1"/>
                          <wps:spPr>
                            <a:xfrm>
                              <a:off x="204466" y="256739"/>
                              <a:ext cx="4615440" cy="389397"/>
                            </a:xfrm>
                            <a:prstGeom prst="rect">
                              <a:avLst/>
                            </a:prstGeom>
                            <a:noFill/>
                          </wps:spPr>
                          <wps:txbx>
                            <w:txbxContent>
                              <w:p w14:paraId="3C67E46E" w14:textId="0C8986A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الوعي الذاتي والبيئي</w:t>
                                </w:r>
                              </w:p>
                            </w:txbxContent>
                          </wps:txbx>
                          <wps:bodyPr wrap="square" rtlCol="1">
                            <a:spAutoFit/>
                          </wps:bodyPr>
                        </wps:wsp>
                      </wpg:grpSp>
                      <pic:pic xmlns:pic="http://schemas.openxmlformats.org/drawingml/2006/picture">
                        <pic:nvPicPr>
                          <pic:cNvPr id="74544556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4ECF89" id="_x0000_s13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&#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lPcO2bQcAAPQ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3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group id="مجموعة 48" o:spid="_x0000_s13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">
                    <v:group id="مجموعة 49" o:spid="_x0000_s14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">
                      <v:shape id="شكل حر 50" o:spid="_x0000_s14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" fillcolor="#a5a5a5 [2092]" stroked="f" strokeweight="1pt">
                        <v:stroke joinstyle="miter"/>
                      </v:roundrect>
                    </v:group>
                    <v:oval id="شكل بيضاوي 52" o:spid="_x0000_s14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" filled="f" strokecolor="#168489" strokeweight="1pt">
                      <v:stroke joinstyle="miter"/>
                    </v:oval>
                  </v:group>
                  <v:shape id="مربع نص 41" o:spid="_x0000_s140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" filled="f" stroked="f">
                    <v:textbox style="mso-fit-shape-to-text:t">
                      <w:txbxContent>
                        <w:p w14:paraId="3C67E46E" w14:textId="0C8986A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الوعي الذاتي والبيئي</w:t>
                          </w:r>
                        </w:p>
                      </w:txbxContent>
                    </v:textbox>
                  </v:shape>
                </v:group>
                <v:shape id="صورة 54" o:spid="_x0000_s14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">
                  <v:imagedata r:id="rId118" o:title=""/>
                </v:shape>
                <w10:anchorlock/>
              </v:group>
            </w:pict>
          </mc:Fallback>
        </mc:AlternateContent>
      </w:r>
    </w:p>
    <w:p w14:paraId="1062192B" w14:textId="77777777" w:rsidR="00D0278B" w:rsidRDefault="00D0278B" w:rsidP="00D0278B">
      <w:pPr>
        <w:rPr>
          <w:rtl/>
        </w:rPr>
      </w:pPr>
      <w:r w:rsidRPr="00F464DE">
        <w:rPr>
          <w:rtl/>
        </w:rPr>
        <w:t>يبدأ التخطيط الفعّال بفهم عميق للذات (القدرات، الميول، القيم) والبيئة المحيطة (اتجاهات السوق، الفرص المتاحة، المتطلّبات المستقبلية). وقد أظهرت دراسة أجرتها جامعة هارفارد أنّ 85% من النجاح المهني يعتمد على الوعي الذاتي والمهارات الناعمة، بينما 15% فقط يعتمد على المهارات التقنية.</w:t>
      </w:r>
    </w:p>
    <w:p w14:paraId="599D27A3" w14:textId="7F6E656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4935D3D9" wp14:editId="66E40576">
                <wp:extent cx="5731510" cy="891540"/>
                <wp:effectExtent l="0" t="0" r="2540" b="22860"/>
                <wp:docPr id="7454455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66" name="مجموعة 47"/>
                        <wpg:cNvGrpSpPr/>
                        <wpg:grpSpPr>
                          <a:xfrm>
                            <a:off x="0" y="0"/>
                            <a:ext cx="5731510" cy="895351"/>
                            <a:chOff x="0" y="0"/>
                            <a:chExt cx="5878196" cy="918845"/>
                          </a:xfrm>
                        </wpg:grpSpPr>
                        <wpg:grpSp>
                          <wpg:cNvPr id="745445567" name="مجموعة 48"/>
                          <wpg:cNvGrpSpPr/>
                          <wpg:grpSpPr>
                            <a:xfrm>
                              <a:off x="0" y="0"/>
                              <a:ext cx="5878196" cy="918845"/>
                              <a:chOff x="0" y="0"/>
                              <a:chExt cx="6240348" cy="919070"/>
                            </a:xfrm>
                          </wpg:grpSpPr>
                          <wpg:grpSp>
                            <wpg:cNvPr id="1608692992" name="مجموعة 49"/>
                            <wpg:cNvGrpSpPr/>
                            <wpg:grpSpPr>
                              <a:xfrm>
                                <a:off x="0" y="169208"/>
                                <a:ext cx="5433072" cy="580613"/>
                                <a:chOff x="0" y="169208"/>
                                <a:chExt cx="5433072" cy="580613"/>
                              </a:xfrm>
                            </wpg:grpSpPr>
                            <wps:wsp>
                              <wps:cNvPr id="1608692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5" name="مربع نص 41"/>
                          <wps:cNvSpPr txBox="1"/>
                          <wps:spPr>
                            <a:xfrm>
                              <a:off x="204466" y="256739"/>
                              <a:ext cx="4615440" cy="389397"/>
                            </a:xfrm>
                            <a:prstGeom prst="rect">
                              <a:avLst/>
                            </a:prstGeom>
                            <a:noFill/>
                          </wps:spPr>
                          <wps:txbx>
                            <w:txbxContent>
                              <w:p w14:paraId="7D068D79" w14:textId="5DC84C13"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1608693006"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35D3D9" id="_x0000_s14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A5dyWPdAAAABQEAAA8AAABk&#10;cnMvZG93bnJldi54bWxMj0FLw0AQhe+C/2EZwZvdTa3FxmxKKeqpCG0F6W2bnSah2dmQ3Sbpv3f0&#10;opcHw3u89022HF0jeuxC7UlDMlEgkApvayo1fO7fHp5BhGjImsYTarhigGV+e5OZ1PqBttjvYim4&#10;hEJqNFQxtqmUoajQmTDxLRJ7J985E/nsSmk7M3C5a+RUqbl0piZeqEyL6wqL8+7iNLwPZlg9Jq/9&#10;5nxaXw/7p4+vTYJa39+NqxcQEcf4F4YffEaHnJmO/kI2iEYDPxJ/lb2Fms5BHDk0Uz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">
                <v:group id="مجموعة 47" o:spid="_x0000_s14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">
                  <v:group id="مجموعة 48" o:spid="_x0000_s14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">
                    <v:group id="مجموعة 49" o:spid="_x0000_s14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">
                      <v:shape id="شكل حر 50" o:spid="_x0000_s14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" fillcolor="#a5a5a5 [2092]" stroked="f" strokeweight="1pt">
                        <v:stroke joinstyle="miter"/>
                      </v:roundrect>
                    </v:group>
                    <v:oval id="شكل بيضاوي 52" o:spid="_x0000_s14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" filled="f" strokecolor="#168489" strokeweight="1pt">
                      <v:stroke joinstyle="miter"/>
                    </v:oval>
                  </v:group>
                  <v:shape id="مربع نص 41" o:spid="_x0000_s141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" filled="f" stroked="f">
                    <v:textbox style="mso-fit-shape-to-text:t">
                      <w:txbxContent>
                        <w:p w14:paraId="7D068D79" w14:textId="5DC84C13"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المرونة والتكيّف</w:t>
                          </w:r>
                        </w:p>
                      </w:txbxContent>
                    </v:textbox>
                  </v:shape>
                </v:group>
                <v:shape id="صورة 54" o:spid="_x0000_s14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">
                  <v:imagedata r:id="rId118" o:title=""/>
                </v:shape>
                <w10:anchorlock/>
              </v:group>
            </w:pict>
          </mc:Fallback>
        </mc:AlternateContent>
      </w:r>
    </w:p>
    <w:p w14:paraId="38346BCF" w14:textId="77777777" w:rsidR="00D0278B" w:rsidRDefault="00D0278B" w:rsidP="00D0278B">
      <w:pPr>
        <w:rPr>
          <w:rtl/>
        </w:rPr>
      </w:pPr>
      <w:r w:rsidRPr="00F464DE">
        <w:rPr>
          <w:rtl/>
        </w:rPr>
        <w:t>في عالم سريع التغيّر، أصبحت المرونة وسرعة التكيّف من أهم سمات التخطيط الناجح. وفقاً لتقرير "مستقبل الوظائف" الصادر عن المنتدى الاقتصادي العالمي (2023)، سيضطر 50% من القوى العاملة إلى إعادة صياغة مساراتهم المهنية بحلول عام 2027 استجابة للتحوّلات التكنولوجية.</w:t>
      </w:r>
    </w:p>
    <w:p w14:paraId="5C80DFE3" w14:textId="16C2C090" w:rsidR="00D0278B" w:rsidRPr="00F464DE" w:rsidRDefault="00D0278B" w:rsidP="00375124">
      <w:pPr>
        <w:keepNext/>
        <w:rPr>
          <w:rtl/>
        </w:rPr>
      </w:pPr>
      <w:r w:rsidRPr="002A078C">
        <w:rPr>
          <w:rFonts w:ascii="Sakkal Majalla" w:hAnsi="Sakkal Majalla"/>
          <w:noProof/>
          <w:sz w:val="34"/>
          <w:lang w:bidi="ar-EG"/>
        </w:rPr>
        <w:lastRenderedPageBreak/>
        <mc:AlternateContent>
          <mc:Choice Requires="wpg">
            <w:drawing>
              <wp:inline distT="0" distB="0" distL="0" distR="0" wp14:anchorId="4862126E" wp14:editId="0FCD08D5">
                <wp:extent cx="5731510" cy="891540"/>
                <wp:effectExtent l="0" t="0" r="2540" b="22860"/>
                <wp:docPr id="1608693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08" name="مجموعة 47"/>
                        <wpg:cNvGrpSpPr/>
                        <wpg:grpSpPr>
                          <a:xfrm>
                            <a:off x="0" y="0"/>
                            <a:ext cx="5731510" cy="895351"/>
                            <a:chOff x="0" y="0"/>
                            <a:chExt cx="5878196" cy="918845"/>
                          </a:xfrm>
                        </wpg:grpSpPr>
                        <wpg:grpSp>
                          <wpg:cNvPr id="1608693009" name="مجموعة 48"/>
                          <wpg:cNvGrpSpPr/>
                          <wpg:grpSpPr>
                            <a:xfrm>
                              <a:off x="0" y="0"/>
                              <a:ext cx="5878196" cy="918845"/>
                              <a:chOff x="0" y="0"/>
                              <a:chExt cx="6240348" cy="919070"/>
                            </a:xfrm>
                          </wpg:grpSpPr>
                          <wpg:grpSp>
                            <wpg:cNvPr id="1608693010" name="مجموعة 49"/>
                            <wpg:cNvGrpSpPr/>
                            <wpg:grpSpPr>
                              <a:xfrm>
                                <a:off x="0" y="169208"/>
                                <a:ext cx="5433072" cy="580613"/>
                                <a:chOff x="0" y="169208"/>
                                <a:chExt cx="5433072" cy="580613"/>
                              </a:xfrm>
                            </wpg:grpSpPr>
                            <wps:wsp>
                              <wps:cNvPr id="1608693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4" name="مربع نص 41"/>
                          <wps:cNvSpPr txBox="1"/>
                          <wps:spPr>
                            <a:xfrm>
                              <a:off x="204466" y="256739"/>
                              <a:ext cx="4615440" cy="389397"/>
                            </a:xfrm>
                            <a:prstGeom prst="rect">
                              <a:avLst/>
                            </a:prstGeom>
                            <a:noFill/>
                          </wps:spPr>
                          <wps:txbx>
                            <w:txbxContent>
                              <w:p w14:paraId="5719E067" w14:textId="7B79449E"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التوازن بين الطموح والواقعية</w:t>
                                </w:r>
                              </w:p>
                            </w:txbxContent>
                          </wps:txbx>
                          <wps:bodyPr wrap="square" rtlCol="1">
                            <a:spAutoFit/>
                          </wps:bodyPr>
                        </wps:wsp>
                      </wpg:grpSp>
                      <pic:pic xmlns:pic="http://schemas.openxmlformats.org/drawingml/2006/picture">
                        <pic:nvPicPr>
                          <pic:cNvPr id="1608693015"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62126E" id="_x0000_s14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i7+0XcHAAD8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4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1pz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">
                  <v:group id="مجموعة 48" o:spid="_x0000_s14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">
                    <v:group id="مجموعة 49" o:spid="_x0000_s14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MCo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">
                      <v:shape id="شكل حر 50" o:spid="_x0000_s14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" fillcolor="#a5a5a5 [2092]" stroked="f" strokeweight="1pt">
                        <v:stroke joinstyle="miter"/>
                      </v:roundrect>
                    </v:group>
                    <v:oval id="شكل بيضاوي 52" o:spid="_x0000_s14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" filled="f" strokecolor="#168489" strokeweight="1pt">
                      <v:stroke joinstyle="miter"/>
                    </v:oval>
                  </v:group>
                  <v:shape id="مربع نص 41" o:spid="_x0000_s142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" filled="f" stroked="f">
                    <v:textbox style="mso-fit-shape-to-text:t">
                      <w:txbxContent>
                        <w:p w14:paraId="5719E067" w14:textId="7B79449E"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التوازن بين الطموح والواقعية</w:t>
                          </w:r>
                        </w:p>
                      </w:txbxContent>
                    </v:textbox>
                  </v:shape>
                </v:group>
                <v:shape id="صورة 54" o:spid="_x0000_s14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">
                  <v:imagedata r:id="rId118" o:title=""/>
                </v:shape>
                <w10:anchorlock/>
              </v:group>
            </w:pict>
          </mc:Fallback>
        </mc:AlternateContent>
      </w:r>
    </w:p>
    <w:p w14:paraId="236AF7E6" w14:textId="77777777" w:rsidR="00D0278B" w:rsidRDefault="00D0278B" w:rsidP="00D0278B">
      <w:pPr>
        <w:rPr>
          <w:rtl/>
        </w:rPr>
      </w:pPr>
      <w:r w:rsidRPr="00F464DE">
        <w:rPr>
          <w:rtl/>
        </w:rPr>
        <w:t>الخطة الناجحة هي التي توازن بين الطموحات الشخصية والإمكانات المتاحة. خطة طموحة للغاية قد تؤدّي إلى الإحباط، وخطة متواضعة للغاية قد لا تستثمر كامل إمكاناتك.</w:t>
      </w:r>
    </w:p>
    <w:p w14:paraId="5BB40EF5" w14:textId="3B42FB9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13BB7547" wp14:editId="019E7DB9">
                <wp:extent cx="5731510" cy="891540"/>
                <wp:effectExtent l="0" t="0" r="2540" b="22860"/>
                <wp:docPr id="16086930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17" name="مجموعة 47"/>
                        <wpg:cNvGrpSpPr/>
                        <wpg:grpSpPr>
                          <a:xfrm>
                            <a:off x="0" y="0"/>
                            <a:ext cx="5731510" cy="895351"/>
                            <a:chOff x="0" y="0"/>
                            <a:chExt cx="5878196" cy="918845"/>
                          </a:xfrm>
                        </wpg:grpSpPr>
                        <wpg:grpSp>
                          <wpg:cNvPr id="1608693018" name="مجموعة 48"/>
                          <wpg:cNvGrpSpPr/>
                          <wpg:grpSpPr>
                            <a:xfrm>
                              <a:off x="0" y="0"/>
                              <a:ext cx="5878196" cy="918845"/>
                              <a:chOff x="0" y="0"/>
                              <a:chExt cx="6240348" cy="919070"/>
                            </a:xfrm>
                          </wpg:grpSpPr>
                          <wpg:grpSp>
                            <wpg:cNvPr id="1608693019" name="مجموعة 49"/>
                            <wpg:cNvGrpSpPr/>
                            <wpg:grpSpPr>
                              <a:xfrm>
                                <a:off x="0" y="169208"/>
                                <a:ext cx="5433072" cy="580613"/>
                                <a:chOff x="0" y="169208"/>
                                <a:chExt cx="5433072" cy="580613"/>
                              </a:xfrm>
                            </wpg:grpSpPr>
                            <wps:wsp>
                              <wps:cNvPr id="16086930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3" name="مربع نص 41"/>
                          <wps:cNvSpPr txBox="1"/>
                          <wps:spPr>
                            <a:xfrm>
                              <a:off x="204466" y="256739"/>
                              <a:ext cx="4615440" cy="389397"/>
                            </a:xfrm>
                            <a:prstGeom prst="rect">
                              <a:avLst/>
                            </a:prstGeom>
                            <a:noFill/>
                          </wps:spPr>
                          <wps:txbx>
                            <w:txbxContent>
                              <w:p w14:paraId="25AEBADA" w14:textId="05E0BA94"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القياس والتقييم المستمر</w:t>
                                </w:r>
                              </w:p>
                            </w:txbxContent>
                          </wps:txbx>
                          <wps:bodyPr wrap="square" rtlCol="1">
                            <a:spAutoFit/>
                          </wps:bodyPr>
                        </wps:wsp>
                      </wpg:grpSp>
                      <pic:pic xmlns:pic="http://schemas.openxmlformats.org/drawingml/2006/picture">
                        <pic:nvPicPr>
                          <pic:cNvPr id="160869302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BB7547" id="_x0000_s14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1Rx+cAcAAPw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Z1Rx+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4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">
                  <v:group id="مجموعة 48" o:spid="_x0000_s14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syu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">
                    <v:group id="مجموعة 49" o:spid="_x0000_s14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">
                      <v:shape id="شكل حر 50" o:spid="_x0000_s14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" fillcolor="#a5a5a5 [2092]" stroked="f" strokeweight="1pt">
                        <v:stroke joinstyle="miter"/>
                      </v:roundrect>
                    </v:group>
                    <v:oval id="شكل بيضاوي 52" o:spid="_x0000_s14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" filled="f" strokecolor="#168489" strokeweight="1pt">
                      <v:stroke joinstyle="miter"/>
                    </v:oval>
                  </v:group>
                  <v:shape id="مربع نص 41" o:spid="_x0000_s143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" filled="f" stroked="f">
                    <v:textbox style="mso-fit-shape-to-text:t">
                      <w:txbxContent>
                        <w:p w14:paraId="25AEBADA" w14:textId="05E0BA94"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القياس والتقييم المستمر</w:t>
                          </w:r>
                        </w:p>
                      </w:txbxContent>
                    </v:textbox>
                  </v:shape>
                </v:group>
                <v:shape id="صورة 54" o:spid="_x0000_s14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">
                  <v:imagedata r:id="rId118" o:title=""/>
                </v:shape>
                <w10:anchorlock/>
              </v:group>
            </w:pict>
          </mc:Fallback>
        </mc:AlternateContent>
      </w:r>
    </w:p>
    <w:p w14:paraId="0C3FCEB4" w14:textId="04D67DE5" w:rsidR="00D0278B" w:rsidRDefault="00D0278B" w:rsidP="00D0278B">
      <w:pPr>
        <w:rPr>
          <w:rtl/>
        </w:rPr>
      </w:pPr>
      <w:r w:rsidRPr="00F464DE">
        <w:rPr>
          <w:rtl/>
        </w:rPr>
        <w:t>لا يكفي وضع الخطة، بل لابدّ من وضع معايير واضحة لقياس التقدّم وتقييم النتائج بشكل دوري، مع الاستعداد لتعديل المسار عند الحاجة.</w:t>
      </w:r>
    </w:p>
    <w:p w14:paraId="619AB2BD" w14:textId="3B883DA8"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74B21EEF" wp14:editId="7E503B00">
                <wp:extent cx="5731510" cy="891540"/>
                <wp:effectExtent l="0" t="0" r="2540" b="22860"/>
                <wp:docPr id="16086930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27" name="مجموعة 47"/>
                        <wpg:cNvGrpSpPr/>
                        <wpg:grpSpPr>
                          <a:xfrm>
                            <a:off x="0" y="0"/>
                            <a:ext cx="5731510" cy="895351"/>
                            <a:chOff x="0" y="0"/>
                            <a:chExt cx="5878196" cy="918845"/>
                          </a:xfrm>
                        </wpg:grpSpPr>
                        <wpg:grpSp>
                          <wpg:cNvPr id="1608693028" name="مجموعة 48"/>
                          <wpg:cNvGrpSpPr/>
                          <wpg:grpSpPr>
                            <a:xfrm>
                              <a:off x="0" y="0"/>
                              <a:ext cx="5878196" cy="918845"/>
                              <a:chOff x="0" y="0"/>
                              <a:chExt cx="6240348" cy="919070"/>
                            </a:xfrm>
                          </wpg:grpSpPr>
                          <wpg:grpSp>
                            <wpg:cNvPr id="1608693029" name="مجموعة 49"/>
                            <wpg:cNvGrpSpPr/>
                            <wpg:grpSpPr>
                              <a:xfrm>
                                <a:off x="0" y="169208"/>
                                <a:ext cx="5433072" cy="580613"/>
                                <a:chOff x="0" y="169208"/>
                                <a:chExt cx="5433072" cy="580613"/>
                              </a:xfrm>
                            </wpg:grpSpPr>
                            <wps:wsp>
                              <wps:cNvPr id="16086930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3" name="مربع نص 41"/>
                          <wps:cNvSpPr txBox="1"/>
                          <wps:spPr>
                            <a:xfrm>
                              <a:off x="204466" y="256739"/>
                              <a:ext cx="4615440" cy="389397"/>
                            </a:xfrm>
                            <a:prstGeom prst="rect">
                              <a:avLst/>
                            </a:prstGeom>
                            <a:noFill/>
                          </wps:spPr>
                          <wps:txbx>
                            <w:txbxContent>
                              <w:p w14:paraId="06C7D6CD" w14:textId="6EB3544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الشمولية والتكامل</w:t>
                                </w:r>
                              </w:p>
                            </w:txbxContent>
                          </wps:txbx>
                          <wps:bodyPr wrap="square" rtlCol="1">
                            <a:spAutoFit/>
                          </wps:bodyPr>
                        </wps:wsp>
                      </wpg:grpSp>
                      <pic:pic xmlns:pic="http://schemas.openxmlformats.org/drawingml/2006/picture">
                        <pic:nvPicPr>
                          <pic:cNvPr id="160869303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B21EEF" id="_x0000_s14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Z3bVvBwAA/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4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">
                  <v:group id="مجموعة 48" o:spid="_x0000_s14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">
                    <v:group id="مجموعة 49" o:spid="_x0000_s14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">
                      <v:shape id="شكل حر 50" o:spid="_x0000_s14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" fillcolor="#a5a5a5 [2092]" stroked="f" strokeweight="1pt">
                        <v:stroke joinstyle="miter"/>
                      </v:roundrect>
                    </v:group>
                    <v:oval id="شكل بيضاوي 52" o:spid="_x0000_s14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" filled="f" strokecolor="#168489" strokeweight="1pt">
                      <v:stroke joinstyle="miter"/>
                    </v:oval>
                  </v:group>
                  <v:shape id="مربع نص 41" o:spid="_x0000_s144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" filled="f" stroked="f">
                    <v:textbox style="mso-fit-shape-to-text:t">
                      <w:txbxContent>
                        <w:p w14:paraId="06C7D6CD" w14:textId="6EB3544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الشمولية والتكامل</w:t>
                          </w:r>
                        </w:p>
                      </w:txbxContent>
                    </v:textbox>
                  </v:shape>
                </v:group>
                <v:shape id="صورة 54" o:spid="_x0000_s14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">
                  <v:imagedata r:id="rId118" o:title=""/>
                </v:shape>
                <w10:anchorlock/>
              </v:group>
            </w:pict>
          </mc:Fallback>
        </mc:AlternateContent>
      </w:r>
    </w:p>
    <w:p w14:paraId="45F55FD7" w14:textId="77777777" w:rsidR="00D0278B" w:rsidRPr="00F464DE" w:rsidRDefault="00D0278B" w:rsidP="00D0278B">
      <w:pPr>
        <w:rPr>
          <w:rtl/>
        </w:rPr>
      </w:pPr>
      <w:r w:rsidRPr="00F464DE">
        <w:rPr>
          <w:rtl/>
        </w:rPr>
        <w:t>الخطة الفعّالة تراعي جميع أبعاد التطوّر المهني: المهارات التقنية، المهارات الناعمة، المعرفة، الشبكات المهنية، والتوازن بين الحياة الشخصية والمهنية.</w:t>
      </w:r>
    </w:p>
    <w:p w14:paraId="716A904C" w14:textId="31862409" w:rsidR="00D0278B" w:rsidRPr="00375124" w:rsidRDefault="00375124" w:rsidP="00375124">
      <w:pPr>
        <w:pStyle w:val="ad"/>
        <w:rPr>
          <w:b w:val="0"/>
          <w:bCs/>
          <w:color w:val="168489"/>
          <w:rtl/>
        </w:rPr>
      </w:pPr>
      <w:r w:rsidRPr="00E42DAD">
        <w:rPr>
          <w:noProof/>
        </w:rPr>
        <mc:AlternateContent>
          <mc:Choice Requires="wpg">
            <w:drawing>
              <wp:anchor distT="0" distB="0" distL="114300" distR="114300" simplePos="0" relativeHeight="252825600" behindDoc="0" locked="0" layoutInCell="1" allowOverlap="1" wp14:anchorId="4D77CF60" wp14:editId="1D5EE30D">
                <wp:simplePos x="0" y="0"/>
                <wp:positionH relativeFrom="margin">
                  <wp:posOffset>4995545</wp:posOffset>
                </wp:positionH>
                <wp:positionV relativeFrom="paragraph">
                  <wp:posOffset>10130</wp:posOffset>
                </wp:positionV>
                <wp:extent cx="735965" cy="661670"/>
                <wp:effectExtent l="0" t="0" r="6985" b="5080"/>
                <wp:wrapSquare wrapText="bothSides"/>
                <wp:docPr id="1608697184"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185" name="Picture 1608697185" descr="Reference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186" name="Rectangle: Rounded Corners 160869718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5924DA4" id="Group 20" o:spid="_x0000_s1026" style="position:absolute;margin-left:393.35pt;margin-top:.8pt;width:57.95pt;height:52.1pt;z-index:25282560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OVxpATfAAAACQEAAA8AAABkcnMvZG93bnJl&#10;di54bWxMj0FLw0AQhe+C/2EZwZvdpNI0jdmUUtRTEWwF6W2bnSah2dmQ3Sbpv3c86W0e3+PNe/l6&#10;sq0YsPeNIwXxLAKBVDrTUKXg6/D2lILwQZPRrSNUcEMP6+L+LteZcSN94rAPleAQ8plWUIfQZVL6&#10;skar/cx1SMzOrrc6sOwraXo9crht5TyKEml1Q/yh1h1uaywv+6tV8D7qcfMcvw67y3l7Ox4WH9+7&#10;GJV6fJg2LyACTuHPDL/1uToU3OnkrmS8aBUs02TJVgYJCOaraM7HiXW0SEEWufy/oP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">
                <v:shape id="Picture 1608697185"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">
                  <v:imagedata r:id="rId104" o:title="Reference "/>
                </v:shape>
                <v:roundrect id="Rectangle: Rounded Corners 160869718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" fillcolor="#168489" strokecolor="#168489" strokeweight="1pt">
                  <v:stroke joinstyle="miter"/>
                </v:roundrect>
                <w10:wrap type="square" anchorx="margin"/>
              </v:group>
            </w:pict>
          </mc:Fallback>
        </mc:AlternateContent>
      </w:r>
      <w:hyperlink r:id="rId161" w:history="1">
        <w:r w:rsidR="00D0278B" w:rsidRPr="00B37ED3">
          <w:rPr>
            <w:rStyle w:val="Hyperlink"/>
            <w:b w:val="0"/>
            <w:bCs/>
            <w:rtl/>
          </w:rPr>
          <w:t>مثال عملي</w:t>
        </w:r>
      </w:hyperlink>
      <w:r w:rsidR="00D0278B" w:rsidRPr="00375124">
        <w:rPr>
          <w:b w:val="0"/>
          <w:bCs/>
          <w:color w:val="168489"/>
          <w:rtl/>
        </w:rPr>
        <w:t>:</w:t>
      </w:r>
    </w:p>
    <w:p w14:paraId="202EA19B" w14:textId="55CCBD88" w:rsidR="00D0278B" w:rsidRPr="00F464DE" w:rsidRDefault="00D0278B" w:rsidP="00D0278B">
      <w:pPr>
        <w:rPr>
          <w:rtl/>
        </w:rPr>
      </w:pPr>
      <w:r w:rsidRPr="00F464DE">
        <w:rPr>
          <w:rtl/>
        </w:rPr>
        <w:t xml:space="preserve">محمد مهندس معماري طموح يرغب في أن يصبح مدير مشاريع كبرى بعد 5 سنوات. بدأ تخطيطه الفعّال </w:t>
      </w:r>
      <w:hyperlink r:id="rId162" w:history="1">
        <w:r w:rsidRPr="00BA3E4F">
          <w:rPr>
            <w:rStyle w:val="Hyperlink"/>
            <w:rtl/>
          </w:rPr>
          <w:t>من خلال</w:t>
        </w:r>
      </w:hyperlink>
      <w:r w:rsidRPr="00F464DE">
        <w:rPr>
          <w:rtl/>
        </w:rPr>
        <w:t>:</w:t>
      </w:r>
    </w:p>
    <w:p w14:paraId="37FA83A9" w14:textId="6759D8F9" w:rsidR="00D0278B" w:rsidRPr="00F464DE" w:rsidRDefault="00375124" w:rsidP="00D0278B">
      <w:pPr>
        <w:rPr>
          <w:rtl/>
        </w:rPr>
      </w:pPr>
      <w:r>
        <w:rPr>
          <w:noProof/>
        </w:rPr>
        <w:drawing>
          <wp:anchor distT="0" distB="0" distL="114300" distR="114300" simplePos="0" relativeHeight="252826624" behindDoc="0" locked="0" layoutInCell="1" allowOverlap="1" wp14:anchorId="12F8F837" wp14:editId="7CE5A97C">
            <wp:simplePos x="0" y="0"/>
            <wp:positionH relativeFrom="margin">
              <wp:align>left</wp:align>
            </wp:positionH>
            <wp:positionV relativeFrom="paragraph">
              <wp:posOffset>118982</wp:posOffset>
            </wp:positionV>
            <wp:extent cx="1223010" cy="1223010"/>
            <wp:effectExtent l="0" t="0" r="0" b="0"/>
            <wp:wrapSquare wrapText="bothSides"/>
            <wp:docPr id="1608696565" name="Picture 1608696565" descr="Work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ork plan "/>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تحليل اتجاهات سوق العمل في مجال التصميم والبناء المستدام.</w:t>
      </w:r>
    </w:p>
    <w:p w14:paraId="2099C7C2" w14:textId="696874E8" w:rsidR="00D0278B" w:rsidRPr="00F464DE" w:rsidRDefault="00D0278B" w:rsidP="00D0278B">
      <w:pPr>
        <w:rPr>
          <w:rtl/>
        </w:rPr>
      </w:pPr>
      <w:r w:rsidRPr="00F464DE">
        <w:rPr>
          <w:rtl/>
        </w:rPr>
        <w:t>- تحديد الفجوة بين مهاراته الحالية ومتطلّبات الوظيفة المستهدفة.</w:t>
      </w:r>
      <w:r w:rsidR="00375124" w:rsidRPr="00375124">
        <w:t xml:space="preserve"> </w:t>
      </w:r>
    </w:p>
    <w:p w14:paraId="46911D64" w14:textId="77777777" w:rsidR="00D0278B" w:rsidRPr="00F464DE" w:rsidRDefault="00D0278B" w:rsidP="00D0278B">
      <w:pPr>
        <w:rPr>
          <w:rtl/>
        </w:rPr>
      </w:pPr>
      <w:r w:rsidRPr="00F464DE">
        <w:rPr>
          <w:rtl/>
        </w:rPr>
        <w:t>- وضع خطة تدريجية لاكتساب مهارات إدارة المشاريع والقيادة.</w:t>
      </w:r>
    </w:p>
    <w:p w14:paraId="48215CD8" w14:textId="77777777" w:rsidR="00D0278B" w:rsidRPr="00F464DE" w:rsidRDefault="00D0278B" w:rsidP="00D0278B">
      <w:pPr>
        <w:rPr>
          <w:rtl/>
        </w:rPr>
      </w:pPr>
      <w:r w:rsidRPr="00F464DE">
        <w:rPr>
          <w:rtl/>
        </w:rPr>
        <w:t>- بناء شبكة علاقات مع مدراء المشاريع الناجحين في مجاله.</w:t>
      </w:r>
    </w:p>
    <w:p w14:paraId="42F3AA4D" w14:textId="77777777" w:rsidR="00D0278B" w:rsidRPr="00F464DE" w:rsidRDefault="00D0278B" w:rsidP="00D0278B">
      <w:pPr>
        <w:rPr>
          <w:rtl/>
        </w:rPr>
      </w:pPr>
      <w:r w:rsidRPr="00F464DE">
        <w:rPr>
          <w:rtl/>
        </w:rPr>
        <w:t>- وضع معايير لقياس تقدّمه كل ستة أشهر وتعديل خطته وفقاً لذلك.</w:t>
      </w:r>
    </w:p>
    <w:p w14:paraId="18D93207" w14:textId="418FBF80" w:rsidR="00D0278B" w:rsidRDefault="00D0278B" w:rsidP="00375124">
      <w:pPr>
        <w:keepNext/>
        <w:rPr>
          <w:rtl/>
        </w:rPr>
      </w:pPr>
      <w:r w:rsidRPr="002A078C">
        <w:rPr>
          <w:rFonts w:ascii="Sakkal Majalla" w:hAnsi="Sakkal Majalla"/>
          <w:noProof/>
          <w:color w:val="002060"/>
          <w:sz w:val="34"/>
          <w:lang w:bidi="ar-SY"/>
        </w:rPr>
        <w:lastRenderedPageBreak/>
        <mc:AlternateContent>
          <mc:Choice Requires="wpg">
            <w:drawing>
              <wp:inline distT="0" distB="0" distL="0" distR="0" wp14:anchorId="42B2589B" wp14:editId="23AE3A59">
                <wp:extent cx="5731510" cy="895350"/>
                <wp:effectExtent l="0" t="0" r="21590" b="19050"/>
                <wp:docPr id="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 name="مجموعة 39"/>
                        <wpg:cNvGrpSpPr/>
                        <wpg:grpSpPr>
                          <a:xfrm>
                            <a:off x="0" y="0"/>
                            <a:ext cx="5731510" cy="895350"/>
                            <a:chOff x="0" y="0"/>
                            <a:chExt cx="5878196" cy="918845"/>
                          </a:xfrm>
                        </wpg:grpSpPr>
                        <wpg:grpSp>
                          <wpg:cNvPr id="190" name="مجموعة 40"/>
                          <wpg:cNvGrpSpPr/>
                          <wpg:grpSpPr>
                            <a:xfrm>
                              <a:off x="0" y="0"/>
                              <a:ext cx="5878196" cy="918845"/>
                              <a:chOff x="0" y="0"/>
                              <a:chExt cx="6240348" cy="919070"/>
                            </a:xfrm>
                          </wpg:grpSpPr>
                          <wpg:grpSp>
                            <wpg:cNvPr id="191" name="مجموعة 41"/>
                            <wpg:cNvGrpSpPr/>
                            <wpg:grpSpPr>
                              <a:xfrm>
                                <a:off x="0" y="169208"/>
                                <a:ext cx="5433072" cy="580613"/>
                                <a:chOff x="0" y="169208"/>
                                <a:chExt cx="5433072" cy="580613"/>
                              </a:xfrm>
                            </wpg:grpSpPr>
                            <wps:wsp>
                              <wps:cNvPr id="83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7" name="مربع نص 41"/>
                          <wps:cNvSpPr txBox="1"/>
                          <wps:spPr>
                            <a:xfrm>
                              <a:off x="204484" y="256976"/>
                              <a:ext cx="4616071" cy="387740"/>
                            </a:xfrm>
                            <a:prstGeom prst="rect">
                              <a:avLst/>
                            </a:prstGeom>
                            <a:noFill/>
                          </wps:spPr>
                          <wps:txbx>
                            <w:txbxContent>
                              <w:p w14:paraId="7ECE0B2D" w14:textId="6A48FA6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صياغة الأهداف المهنية قصيرة ومتوسطة وطويلة المدى</w:t>
                                </w:r>
                              </w:p>
                            </w:txbxContent>
                          </wps:txbx>
                          <wps:bodyPr wrap="square" rtlCol="1">
                            <a:spAutoFit/>
                          </wps:bodyPr>
                        </wps:wsp>
                      </wpg:grpSp>
                    </wpg:wgp>
                  </a:graphicData>
                </a:graphic>
              </wp:inline>
            </w:drawing>
          </mc:Choice>
          <mc:Fallback>
            <w:pict>
              <v:group w14:anchorId="42B2589B" id="_x0000_s14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tkQbX8HAACH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44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">
                  <v:imagedata r:id="rId92" o:title=""/>
                </v:shape>
                <v:group id="مجموعة 39" o:spid="_x0000_s14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0" o:spid="_x0000_s14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1" o:spid="_x0000_s14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42" o:spid="_x0000_s14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" fillcolor="#168489" stroked="f" strokeweight="1pt">
                        <v:stroke joinstyle="miter"/>
                      </v:roundrect>
                    </v:group>
                    <v:oval id="شكل بيضاوي 44" o:spid="_x0000_s14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" filled="f" strokecolor="#a5a5a5 [2092]" strokeweight="1pt">
                      <v:stroke joinstyle="miter"/>
                    </v:oval>
                  </v:group>
                  <v:shape id="مربع نص 41" o:spid="_x0000_s145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" filled="f" stroked="f">
                    <v:textbox style="mso-fit-shape-to-text:t">
                      <w:txbxContent>
                        <w:p w14:paraId="7ECE0B2D" w14:textId="6A48FA6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صياغة الأهداف المهنية قصيرة ومتوسطة وطويلة المدى</w:t>
                          </w:r>
                        </w:p>
                      </w:txbxContent>
                    </v:textbox>
                  </v:shape>
                </v:group>
                <w10:anchorlock/>
              </v:group>
            </w:pict>
          </mc:Fallback>
        </mc:AlternateContent>
      </w:r>
    </w:p>
    <w:p w14:paraId="2643395E" w14:textId="77777777" w:rsidR="00D0278B" w:rsidRDefault="00D0278B" w:rsidP="00D0278B">
      <w:r w:rsidRPr="00F464DE">
        <w:rPr>
          <w:rtl/>
        </w:rPr>
        <w:t xml:space="preserve">إن صياغة الأهداف بشكل صحيح تعدّ من أهم مراحل التخطيط الوظيفي. ويوصى باستخدام منهجية </w:t>
      </w:r>
      <w:r w:rsidRPr="00F464DE">
        <w:t>SMART</w:t>
      </w:r>
      <w:r w:rsidRPr="00F464DE">
        <w:rPr>
          <w:rtl/>
        </w:rPr>
        <w:t xml:space="preserve"> لصياغة الأهداف، حيث تكون:</w:t>
      </w:r>
    </w:p>
    <w:p w14:paraId="4876831B" w14:textId="060967D0" w:rsidR="00375124" w:rsidRPr="00F464DE" w:rsidRDefault="00375124" w:rsidP="00375124">
      <w:pPr>
        <w:rPr>
          <w:rtl/>
        </w:rPr>
      </w:pPr>
      <w:r w:rsidRPr="00375124">
        <w:rPr>
          <w:noProof/>
        </w:rPr>
        <mc:AlternateContent>
          <mc:Choice Requires="wpg">
            <w:drawing>
              <wp:inline distT="0" distB="0" distL="0" distR="0" wp14:anchorId="31E0379B" wp14:editId="7CB68547">
                <wp:extent cx="5699731" cy="1546933"/>
                <wp:effectExtent l="0" t="0" r="0" b="0"/>
                <wp:docPr id="1608696566" name="Group 16"/>
                <wp:cNvGraphicFramePr/>
                <a:graphic xmlns:a="http://schemas.openxmlformats.org/drawingml/2006/main">
                  <a:graphicData uri="http://schemas.microsoft.com/office/word/2010/wordprocessingGroup">
                    <wpg:wgp>
                      <wpg:cNvGrpSpPr/>
                      <wpg:grpSpPr>
                        <a:xfrm>
                          <a:off x="0" y="0"/>
                          <a:ext cx="5699731" cy="1546933"/>
                          <a:chOff x="0" y="0"/>
                          <a:chExt cx="5699731" cy="1546933"/>
                        </a:xfrm>
                      </wpg:grpSpPr>
                      <wpg:grpSp>
                        <wpg:cNvPr id="1608696567" name="Group 1608696567"/>
                        <wpg:cNvGrpSpPr/>
                        <wpg:grpSpPr>
                          <a:xfrm>
                            <a:off x="8765" y="0"/>
                            <a:ext cx="995280" cy="995280"/>
                            <a:chOff x="8765" y="0"/>
                            <a:chExt cx="995280" cy="995280"/>
                          </a:xfrm>
                        </wpg:grpSpPr>
                        <wps:wsp>
                          <wps:cNvPr id="1608696568" name="Rectangle: Rounded Corners 1608696568"/>
                          <wps:cNvSpPr/>
                          <wps:spPr>
                            <a:xfrm>
                              <a:off x="8765"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69" name="Hexagon 1608696569"/>
                          <wps:cNvSpPr/>
                          <wps:spPr>
                            <a:xfrm rot="5400000">
                              <a:off x="12946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70" name="Group 1608696570"/>
                        <wpg:cNvGrpSpPr/>
                        <wpg:grpSpPr>
                          <a:xfrm>
                            <a:off x="1168872" y="0"/>
                            <a:ext cx="995280" cy="995280"/>
                            <a:chOff x="1168872" y="0"/>
                            <a:chExt cx="995280" cy="995280"/>
                          </a:xfrm>
                        </wpg:grpSpPr>
                        <wps:wsp>
                          <wps:cNvPr id="1608696571" name="Rectangle: Rounded Corners 1608696571"/>
                          <wps:cNvSpPr/>
                          <wps:spPr>
                            <a:xfrm>
                              <a:off x="1168872" y="0"/>
                              <a:ext cx="995280" cy="99528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72" name="Hexagon 1608696572"/>
                          <wps:cNvSpPr/>
                          <wps:spPr>
                            <a:xfrm rot="5400000">
                              <a:off x="1289570"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73" name="Group 1608696573"/>
                        <wpg:cNvGrpSpPr/>
                        <wpg:grpSpPr>
                          <a:xfrm>
                            <a:off x="2348783" y="0"/>
                            <a:ext cx="995280" cy="995280"/>
                            <a:chOff x="2348783" y="0"/>
                            <a:chExt cx="995280" cy="995280"/>
                          </a:xfrm>
                        </wpg:grpSpPr>
                        <wps:wsp>
                          <wps:cNvPr id="1608696574" name="Rectangle: Rounded Corners 1608696574"/>
                          <wps:cNvSpPr/>
                          <wps:spPr>
                            <a:xfrm>
                              <a:off x="2348783" y="0"/>
                              <a:ext cx="995280" cy="99528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75" name="Hexagon 1608696575"/>
                          <wps:cNvSpPr/>
                          <wps:spPr>
                            <a:xfrm rot="5400000">
                              <a:off x="2469481"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17196175" name="Group 1717196175"/>
                        <wpg:cNvGrpSpPr/>
                        <wpg:grpSpPr>
                          <a:xfrm>
                            <a:off x="3523955" y="0"/>
                            <a:ext cx="995280" cy="995280"/>
                            <a:chOff x="3523955" y="0"/>
                            <a:chExt cx="995280" cy="995280"/>
                          </a:xfrm>
                        </wpg:grpSpPr>
                        <wps:wsp>
                          <wps:cNvPr id="1717196176" name="Rectangle: Rounded Corners 1717196176"/>
                          <wps:cNvSpPr/>
                          <wps:spPr>
                            <a:xfrm>
                              <a:off x="3523955" y="0"/>
                              <a:ext cx="995280" cy="995280"/>
                            </a:xfrm>
                            <a:prstGeom prst="round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7196177" name="Hexagon 1717196177"/>
                          <wps:cNvSpPr/>
                          <wps:spPr>
                            <a:xfrm rot="5400000">
                              <a:off x="364465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17196178" name="Group 1717196178"/>
                        <wpg:cNvGrpSpPr/>
                        <wpg:grpSpPr>
                          <a:xfrm>
                            <a:off x="4695686" y="0"/>
                            <a:ext cx="995280" cy="995280"/>
                            <a:chOff x="4695686" y="0"/>
                            <a:chExt cx="995280" cy="995280"/>
                          </a:xfrm>
                        </wpg:grpSpPr>
                        <wps:wsp>
                          <wps:cNvPr id="1717196179" name="Rectangle: Rounded Corners 1717196179"/>
                          <wps:cNvSpPr/>
                          <wps:spPr>
                            <a:xfrm>
                              <a:off x="4695686"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7196180" name="Hexagon 1717196180"/>
                          <wps:cNvSpPr/>
                          <wps:spPr>
                            <a:xfrm rot="5400000">
                              <a:off x="4816384"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717196187" name="مربع نص 166"/>
                        <wps:cNvSpPr txBox="1"/>
                        <wps:spPr>
                          <a:xfrm>
                            <a:off x="0" y="1112826"/>
                            <a:ext cx="1012810" cy="434107"/>
                          </a:xfrm>
                          <a:prstGeom prst="rect">
                            <a:avLst/>
                          </a:prstGeom>
                        </wps:spPr>
                        <wps:txbx>
                          <w:txbxContent>
                            <w:p w14:paraId="20D0B33C"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wps:txbx>
                        <wps:bodyPr wrap="square" rtlCol="1">
                          <a:noAutofit/>
                        </wps:bodyPr>
                      </wps:wsp>
                      <wps:wsp>
                        <wps:cNvPr id="1717196188" name="مربع نص 166"/>
                        <wps:cNvSpPr txBox="1"/>
                        <wps:spPr>
                          <a:xfrm>
                            <a:off x="4686921" y="1112826"/>
                            <a:ext cx="1012810" cy="434107"/>
                          </a:xfrm>
                          <a:prstGeom prst="rect">
                            <a:avLst/>
                          </a:prstGeom>
                        </wps:spPr>
                        <wps:txbx>
                          <w:txbxContent>
                            <w:p w14:paraId="11CEA9B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wps:txbx>
                        <wps:bodyPr wrap="square" rtlCol="1">
                          <a:noAutofit/>
                        </wps:bodyPr>
                      </wps:wsp>
                      <wps:wsp>
                        <wps:cNvPr id="1717196189" name="مربع نص 166"/>
                        <wps:cNvSpPr txBox="1"/>
                        <wps:spPr>
                          <a:xfrm>
                            <a:off x="2211262" y="1112826"/>
                            <a:ext cx="1216938" cy="434107"/>
                          </a:xfrm>
                          <a:prstGeom prst="rect">
                            <a:avLst/>
                          </a:prstGeom>
                        </wps:spPr>
                        <wps:txbx>
                          <w:txbxContent>
                            <w:p w14:paraId="43DCAE7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wps:txbx>
                        <wps:bodyPr wrap="square" rtlCol="1">
                          <a:noAutofit/>
                        </wps:bodyPr>
                      </wps:wsp>
                      <wps:wsp>
                        <wps:cNvPr id="1717196190" name="مربع نص 166"/>
                        <wps:cNvSpPr txBox="1"/>
                        <wps:spPr>
                          <a:xfrm>
                            <a:off x="3515190" y="1112826"/>
                            <a:ext cx="1012810" cy="434107"/>
                          </a:xfrm>
                          <a:prstGeom prst="rect">
                            <a:avLst/>
                          </a:prstGeom>
                        </wps:spPr>
                        <wps:txbx>
                          <w:txbxContent>
                            <w:p w14:paraId="38ED37B9"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wps:txbx>
                        <wps:bodyPr wrap="square" rtlCol="1">
                          <a:noAutofit/>
                        </wps:bodyPr>
                      </wps:wsp>
                      <wps:wsp>
                        <wps:cNvPr id="1717196191" name="مربع نص 166"/>
                        <wps:cNvSpPr txBox="1"/>
                        <wps:spPr>
                          <a:xfrm>
                            <a:off x="1171730" y="1112826"/>
                            <a:ext cx="1012810" cy="434107"/>
                          </a:xfrm>
                          <a:prstGeom prst="rect">
                            <a:avLst/>
                          </a:prstGeom>
                        </wps:spPr>
                        <wps:txbx>
                          <w:txbxContent>
                            <w:p w14:paraId="5CB285E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wps:txbx>
                        <wps:bodyPr wrap="square" rtlCol="1">
                          <a:noAutofit/>
                        </wps:bodyPr>
                      </wps:wsp>
                      <pic:pic xmlns:pic="http://schemas.openxmlformats.org/drawingml/2006/picture">
                        <pic:nvPicPr>
                          <pic:cNvPr id="1717196192" name="Picture 1717196192" descr="Specifications "/>
                          <pic:cNvPicPr>
                            <a:picLocks noChangeAspect="1" noChangeArrowheads="1"/>
                          </pic:cNvPicPr>
                        </pic:nvPicPr>
                        <pic:blipFill>
                          <a:blip r:embed="rId164" cstate="print">
                            <a:lum bright="70000" contrast="-70000"/>
                            <a:extLst>
                              <a:ext uri="{BEBA8EAE-BF5A-486C-A8C5-ECC9F3942E4B}">
                                <a14:imgProps xmlns:a14="http://schemas.microsoft.com/office/drawing/2010/main">
                                  <a14:imgLayer r:embed="rId16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4933890"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3" name="Picture 1717196193" descr="Indicator "/>
                          <pic:cNvPicPr>
                            <a:picLocks noChangeAspect="1" noChangeArrowheads="1"/>
                          </pic:cNvPicPr>
                        </pic:nvPicPr>
                        <pic:blipFill>
                          <a:blip r:embed="rId166">
                            <a:lum bright="70000" contrast="-70000"/>
                            <a:extLst>
                              <a:ext uri="{BEBA8EAE-BF5A-486C-A8C5-ECC9F3942E4B}">
                                <a14:imgProps xmlns:a14="http://schemas.microsoft.com/office/drawing/2010/main">
                                  <a14:imgLayer r:embed="rId16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784251" y="274330"/>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4" name="Picture 1717196194" descr="Badge "/>
                          <pic:cNvPicPr>
                            <a:picLocks noChangeAspect="1" noChangeArrowheads="1"/>
                          </pic:cNvPicPr>
                        </pic:nvPicPr>
                        <pic:blipFill>
                          <a:blip r:embed="rId168">
                            <a:lum bright="70000" contrast="-70000"/>
                            <a:extLst>
                              <a:ext uri="{BEBA8EAE-BF5A-486C-A8C5-ECC9F3942E4B}">
                                <a14:imgProps xmlns:a14="http://schemas.microsoft.com/office/drawing/2010/main">
                                  <a14:imgLayer r:embed="rId16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19328"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5" name="Picture 1717196195" descr="Puzzle "/>
                          <pic:cNvPicPr>
                            <a:picLocks noChangeAspect="1" noChangeArrowheads="1"/>
                          </pic:cNvPicPr>
                        </pic:nvPicPr>
                        <pic:blipFill>
                          <a:blip r:embed="rId170">
                            <a:lum bright="70000" contrast="-70000"/>
                            <a:extLst>
                              <a:ext uri="{BEBA8EAE-BF5A-486C-A8C5-ECC9F3942E4B}">
                                <a14:imgProps xmlns:a14="http://schemas.microsoft.com/office/drawing/2010/main">
                                  <a14:imgLayer r:embed="rId17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442997"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6" name="Picture 1717196196" descr="Goal expiry "/>
                          <pic:cNvPicPr>
                            <a:picLocks noChangeAspect="1" noChangeArrowheads="1"/>
                          </pic:cNvPicPr>
                        </pic:nvPicPr>
                        <pic:blipFill>
                          <a:blip r:embed="rId172">
                            <a:lum bright="70000" contrast="-70000"/>
                            <a:extLst>
                              <a:ext uri="{BEBA8EAE-BF5A-486C-A8C5-ECC9F3942E4B}">
                                <a14:imgProps xmlns:a14="http://schemas.microsoft.com/office/drawing/2010/main">
                                  <a14:imgLayer r:embed="rId17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6666"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1E0379B" id="Group 16" o:spid="_x0000_s1451" style="width:448.8pt;height:121.8pt;mso-position-horizontal-relative:char;mso-position-vertical-relative:line" coordsize="56997,154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&#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">
                <v:group id="Group 1608696567" o:spid="_x0000_s1452" style="position:absolute;left:87;width:9953;height:9952" coordorigin="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">
                  <v:roundrect id="Rectangle: Rounded Corners 1608696568" o:spid="_x0000_s1453" style="position:absolute;left: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" fillcolor="#168489" stroked="f" strokeweight="1pt">
                    <v:stroke joinstyle="miter"/>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608696569" o:spid="_x0000_s1454" type="#_x0000_t9" style="position:absolute;left:12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" adj="4655" filled="f" strokecolor="white [3212]" strokeweight="3pt"/>
                </v:group>
                <v:group id="Group 1608696570" o:spid="_x0000_s1455" style="position:absolute;left:11688;width:9953;height:9952" coordorigin="11688"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">
                  <v:roundrect id="Rectangle: Rounded Corners 1608696571" o:spid="_x0000_s1456" style="position:absolute;left:11688;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" fillcolor="#2e75b6" stroked="f" strokeweight="1pt">
                    <v:stroke joinstyle="miter"/>
                  </v:roundrect>
                  <v:shape id="Hexagon 1608696572" o:spid="_x0000_s1457" type="#_x0000_t9" style="position:absolute;left:12895;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" adj="4655" filled="f" strokecolor="white [3212]" strokeweight="3pt"/>
                </v:group>
                <v:group id="Group 1608696573" o:spid="_x0000_s1458" style="position:absolute;left:23487;width:9953;height:9952" coordorigin="234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">
                  <v:roundrect id="Rectangle: Rounded Corners 1608696574" o:spid="_x0000_s1459" style="position:absolute;left:234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" fillcolor="#ffd366" stroked="f" strokeweight="1pt">
                    <v:stroke joinstyle="miter"/>
                  </v:roundrect>
                  <v:shape id="Hexagon 1608696575" o:spid="_x0000_s1460" type="#_x0000_t9" style="position:absolute;left:246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" adj="4655" filled="f" strokecolor="white [3212]" strokeweight="3pt"/>
                </v:group>
                <v:group id="Group 1717196175" o:spid="_x0000_s1461" style="position:absolute;left:35239;width:9953;height:9952" coordorigin="35239"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">
                  <v:roundrect id="Rectangle: Rounded Corners 1717196176" o:spid="_x0000_s1462" style="position:absolute;left:35239;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" fillcolor="#7f7f7f" stroked="f" strokeweight="1pt">
                    <v:stroke joinstyle="miter"/>
                  </v:roundrect>
                  <v:shape id="Hexagon 1717196177" o:spid="_x0000_s1463" type="#_x0000_t9" style="position:absolute;left:36446;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" adj="4655" filled="f" strokecolor="white [3212]" strokeweight="3pt"/>
                </v:group>
                <v:group id="Group 1717196178" o:spid="_x0000_s1464" style="position:absolute;left:46956;width:9953;height:9952" coordorigin="46956"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">
                  <v:roundrect id="Rectangle: Rounded Corners 1717196179" o:spid="_x0000_s1465" style="position:absolute;left:46956;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" fillcolor="#168489" stroked="f" strokeweight="1pt">
                    <v:stroke joinstyle="miter"/>
                  </v:roundrect>
                  <v:shape id="Hexagon 1717196180" o:spid="_x0000_s1466" type="#_x0000_t9" style="position:absolute;left:48163;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" adj="4655" filled="f" strokecolor="white [3212]" strokeweight="3pt"/>
                </v:group>
                <v:shape id="مربع نص 166" o:spid="_x0000_s1467" type="#_x0000_t202" style="position:absolute;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" filled="f" stroked="f">
                  <v:textbox>
                    <w:txbxContent>
                      <w:p w14:paraId="20D0B33C"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v:textbox>
                </v:shape>
                <v:shape id="مربع نص 166" o:spid="_x0000_s1468" type="#_x0000_t202" style="position:absolute;left:46869;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" filled="f" stroked="f">
                  <v:textbox>
                    <w:txbxContent>
                      <w:p w14:paraId="11CEA9B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v:textbox>
                </v:shape>
                <v:shape id="مربع نص 166" o:spid="_x0000_s1469" type="#_x0000_t202" style="position:absolute;left:22112;top:11128;width:12170;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" filled="f" stroked="f">
                  <v:textbox>
                    <w:txbxContent>
                      <w:p w14:paraId="43DCAE7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v:textbox>
                </v:shape>
                <v:shape id="مربع نص 166" o:spid="_x0000_s1470" type="#_x0000_t202" style="position:absolute;left:35151;top:11128;width:10129;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" filled="f" stroked="f">
                  <v:textbox>
                    <w:txbxContent>
                      <w:p w14:paraId="38ED37B9"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v:textbox>
                </v:shape>
                <v:shape id="مربع نص 166" o:spid="_x0000_s1471" type="#_x0000_t202" style="position:absolute;left:11717;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" filled="f" stroked="f">
                  <v:textbox>
                    <w:txbxContent>
                      <w:p w14:paraId="5CB285E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v:textbox>
                </v:shape>
                <v:shape id="Picture 1717196192" o:spid="_x0000_s1472" type="#_x0000_t75" alt="Specifications " style="position:absolute;left:49338;top:2543;width:4377;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">
                  <v:imagedata r:id="rId174" o:title="Specifications " gain="19661f" blacklevel="22938f"/>
                </v:shape>
                <v:shape id="Picture 1717196193" o:spid="_x0000_s1473" type="#_x0000_t75" alt="Indicator " style="position:absolute;left:37842;top:27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">
                  <v:imagedata r:id="rId175" o:title="Indicator " gain="19661f" blacklevel="22938f"/>
                </v:shape>
                <v:shape id="Picture 1717196194" o:spid="_x0000_s1474" type="#_x0000_t75" alt="Badge " style="position:absolute;left:26193;top:2733;width:4376;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">
                  <v:imagedata r:id="rId176" o:title="Badge " gain="19661f" blacklevel="22938f"/>
                </v:shape>
                <v:shape id="Picture 1717196195" o:spid="_x0000_s1475" type="#_x0000_t75" alt="Puzzle " style="position:absolute;left:14429;top:2733;width:4377;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">
                  <v:imagedata r:id="rId177" o:title="Puzzle " gain="19661f" blacklevel="22938f"/>
                </v:shape>
                <v:shape id="Picture 1717196196" o:spid="_x0000_s1476" type="#_x0000_t75" alt="Goal expiry " style="position:absolute;left:2666;top:25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">
                  <v:imagedata r:id="rId178" o:title="Goal expiry " gain="19661f" blacklevel="22938f"/>
                </v:shape>
                <w10:anchorlock/>
              </v:group>
            </w:pict>
          </mc:Fallback>
        </mc:AlternateContent>
      </w:r>
    </w:p>
    <w:p w14:paraId="7BFC89B6" w14:textId="77777777" w:rsidR="00D0278B" w:rsidRPr="00F464DE" w:rsidRDefault="00D0278B" w:rsidP="00D0278B">
      <w:pPr>
        <w:rPr>
          <w:rtl/>
        </w:rPr>
      </w:pPr>
      <w:r w:rsidRPr="00375124">
        <w:rPr>
          <w:color w:val="168489"/>
          <w:rtl/>
        </w:rPr>
        <w:t>- محدّدة (</w:t>
      </w:r>
      <w:r w:rsidRPr="00375124">
        <w:rPr>
          <w:color w:val="168489"/>
        </w:rPr>
        <w:t>Specific</w:t>
      </w:r>
      <w:r w:rsidRPr="00375124">
        <w:rPr>
          <w:color w:val="168489"/>
          <w:rtl/>
        </w:rPr>
        <w:t xml:space="preserve">): </w:t>
      </w:r>
      <w:r w:rsidRPr="00F464DE">
        <w:rPr>
          <w:rtl/>
        </w:rPr>
        <w:t>واضحة ودقيقة، تحدّد بالضبط ما تريد تحقيقه.</w:t>
      </w:r>
    </w:p>
    <w:p w14:paraId="223BFEA9" w14:textId="77777777" w:rsidR="00D0278B" w:rsidRPr="00F464DE" w:rsidRDefault="00D0278B" w:rsidP="00D0278B">
      <w:pPr>
        <w:rPr>
          <w:rtl/>
        </w:rPr>
      </w:pPr>
      <w:r w:rsidRPr="00375124">
        <w:rPr>
          <w:color w:val="168489"/>
          <w:rtl/>
        </w:rPr>
        <w:t>- قابلة للقياس (</w:t>
      </w:r>
      <w:r w:rsidRPr="00375124">
        <w:rPr>
          <w:color w:val="168489"/>
        </w:rPr>
        <w:t>Measurable</w:t>
      </w:r>
      <w:r w:rsidRPr="00375124">
        <w:rPr>
          <w:color w:val="168489"/>
          <w:rtl/>
        </w:rPr>
        <w:t>):</w:t>
      </w:r>
      <w:r w:rsidRPr="00F464DE">
        <w:rPr>
          <w:rtl/>
        </w:rPr>
        <w:t xml:space="preserve"> يمكن تتبّع التقدّم نحوها بمؤشرات كمية أو نوعية.</w:t>
      </w:r>
    </w:p>
    <w:p w14:paraId="72A55077" w14:textId="77777777" w:rsidR="00D0278B" w:rsidRPr="00F464DE" w:rsidRDefault="00D0278B" w:rsidP="00D0278B">
      <w:pPr>
        <w:rPr>
          <w:rtl/>
        </w:rPr>
      </w:pPr>
      <w:r w:rsidRPr="00375124">
        <w:rPr>
          <w:color w:val="168489"/>
          <w:rtl/>
        </w:rPr>
        <w:t>- قابلة للتحقيق (</w:t>
      </w:r>
      <w:r w:rsidRPr="00375124">
        <w:rPr>
          <w:color w:val="168489"/>
        </w:rPr>
        <w:t>Achievable</w:t>
      </w:r>
      <w:r w:rsidRPr="00375124">
        <w:rPr>
          <w:color w:val="168489"/>
          <w:rtl/>
        </w:rPr>
        <w:t>):</w:t>
      </w:r>
      <w:r w:rsidRPr="00F464DE">
        <w:rPr>
          <w:rtl/>
        </w:rPr>
        <w:t xml:space="preserve"> واقعية وممكنة ضمن الموارد المتاحة.</w:t>
      </w:r>
    </w:p>
    <w:p w14:paraId="4B0CD27A" w14:textId="77777777" w:rsidR="00D0278B" w:rsidRPr="00F464DE" w:rsidRDefault="00D0278B" w:rsidP="00D0278B">
      <w:pPr>
        <w:rPr>
          <w:rtl/>
        </w:rPr>
      </w:pPr>
      <w:r w:rsidRPr="00375124">
        <w:rPr>
          <w:color w:val="168489"/>
          <w:rtl/>
        </w:rPr>
        <w:t>- ذات صلة (</w:t>
      </w:r>
      <w:r w:rsidRPr="00375124">
        <w:rPr>
          <w:color w:val="168489"/>
        </w:rPr>
        <w:t>Relevant</w:t>
      </w:r>
      <w:r w:rsidRPr="00375124">
        <w:rPr>
          <w:color w:val="168489"/>
          <w:rtl/>
        </w:rPr>
        <w:t>):</w:t>
      </w:r>
      <w:r w:rsidRPr="00F464DE">
        <w:rPr>
          <w:rtl/>
        </w:rPr>
        <w:t xml:space="preserve"> متوافقة مع قيمك وطموحاتك المهنية الأوسع.</w:t>
      </w:r>
    </w:p>
    <w:p w14:paraId="45F365DE" w14:textId="77777777" w:rsidR="00D0278B" w:rsidRPr="00F464DE" w:rsidRDefault="00D0278B" w:rsidP="00D0278B">
      <w:pPr>
        <w:rPr>
          <w:rtl/>
        </w:rPr>
      </w:pPr>
      <w:r w:rsidRPr="00375124">
        <w:rPr>
          <w:color w:val="168489"/>
          <w:rtl/>
        </w:rPr>
        <w:t>- محدّدة زمنياً (</w:t>
      </w:r>
      <w:r w:rsidRPr="00375124">
        <w:rPr>
          <w:color w:val="168489"/>
        </w:rPr>
        <w:t>Time-bound</w:t>
      </w:r>
      <w:r w:rsidRPr="00375124">
        <w:rPr>
          <w:color w:val="168489"/>
          <w:rtl/>
        </w:rPr>
        <w:t>):</w:t>
      </w:r>
      <w:r w:rsidRPr="00F464DE">
        <w:rPr>
          <w:rtl/>
        </w:rPr>
        <w:t xml:space="preserve"> لها إطار زمني واضح للإنجاز.</w:t>
      </w:r>
    </w:p>
    <w:p w14:paraId="2597BD6F" w14:textId="77777777" w:rsidR="00D0278B" w:rsidRPr="00375124" w:rsidRDefault="00D0278B" w:rsidP="00375124">
      <w:pPr>
        <w:pStyle w:val="ad"/>
        <w:rPr>
          <w:b w:val="0"/>
          <w:bCs/>
          <w:color w:val="168489"/>
          <w:rtl/>
        </w:rPr>
      </w:pPr>
      <w:r w:rsidRPr="00375124">
        <w:rPr>
          <w:b w:val="0"/>
          <w:bCs/>
          <w:color w:val="168489"/>
          <w:rtl/>
        </w:rPr>
        <w:t>الأهداف قصيرة المدى (3-12 شهر)</w:t>
      </w:r>
    </w:p>
    <w:p w14:paraId="494AFF40" w14:textId="77777777" w:rsidR="00D0278B" w:rsidRPr="00F464DE" w:rsidRDefault="00D0278B" w:rsidP="00D0278B">
      <w:pPr>
        <w:rPr>
          <w:rtl/>
        </w:rPr>
      </w:pPr>
      <w:r w:rsidRPr="00F464DE">
        <w:rPr>
          <w:rtl/>
        </w:rPr>
        <w:t>تركّز على المهارات والإنجازات التي يمكن تحقيقها في الأمد القريب، وتمثّل خطوات مباشرة نحو الأهداف الأكبر.</w:t>
      </w:r>
    </w:p>
    <w:p w14:paraId="5D2F0F5E" w14:textId="3B72B6DC" w:rsidR="00D0278B" w:rsidRPr="00375124" w:rsidRDefault="00375124" w:rsidP="00375124">
      <w:pPr>
        <w:pStyle w:val="ad"/>
        <w:rPr>
          <w:b w:val="0"/>
          <w:bCs/>
          <w:rtl/>
        </w:rPr>
      </w:pPr>
      <w:r>
        <w:rPr>
          <w:noProof/>
        </w:rPr>
        <w:drawing>
          <wp:anchor distT="0" distB="0" distL="114300" distR="114300" simplePos="0" relativeHeight="252827648" behindDoc="0" locked="0" layoutInCell="1" allowOverlap="1" wp14:anchorId="742778FD" wp14:editId="747FBA14">
            <wp:simplePos x="0" y="0"/>
            <wp:positionH relativeFrom="margin">
              <wp:align>left</wp:align>
            </wp:positionH>
            <wp:positionV relativeFrom="paragraph">
              <wp:posOffset>347700</wp:posOffset>
            </wp:positionV>
            <wp:extent cx="1223010" cy="1223010"/>
            <wp:effectExtent l="0" t="0" r="0" b="0"/>
            <wp:wrapSquare wrapText="bothSides"/>
            <wp:docPr id="1717196197" name="Picture 1717196197"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oal "/>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hyperlink r:id="rId180" w:history="1">
        <w:r w:rsidR="00D0278B" w:rsidRPr="00BA3E4F">
          <w:rPr>
            <w:rStyle w:val="Hyperlink"/>
            <w:b w:val="0"/>
            <w:bCs/>
            <w:rtl/>
          </w:rPr>
          <w:t>أمثلة:</w:t>
        </w:r>
      </w:hyperlink>
      <w:r w:rsidRPr="00375124">
        <w:t xml:space="preserve"> </w:t>
      </w:r>
    </w:p>
    <w:p w14:paraId="716D702C" w14:textId="77777777" w:rsidR="00D0278B" w:rsidRPr="00F464DE" w:rsidRDefault="00D0278B" w:rsidP="00D0278B">
      <w:pPr>
        <w:rPr>
          <w:rtl/>
        </w:rPr>
      </w:pPr>
      <w:r w:rsidRPr="00F464DE">
        <w:rPr>
          <w:rtl/>
        </w:rPr>
        <w:t>- إتمام دورة تدريبية في إدارة المشاريع خلال 3 أشهر.</w:t>
      </w:r>
    </w:p>
    <w:p w14:paraId="0E753ED3" w14:textId="77777777" w:rsidR="00D0278B" w:rsidRPr="00F464DE" w:rsidRDefault="00D0278B" w:rsidP="00D0278B">
      <w:pPr>
        <w:rPr>
          <w:rtl/>
        </w:rPr>
      </w:pPr>
      <w:r w:rsidRPr="00F464DE">
        <w:rPr>
          <w:rtl/>
        </w:rPr>
        <w:t>- تحسين مهارات العرض والتقديم من خلال قيادة 5 اجتماعات فريق خلال 6 أشهر.</w:t>
      </w:r>
    </w:p>
    <w:p w14:paraId="42F7DB6D" w14:textId="77777777" w:rsidR="00D0278B" w:rsidRPr="00F464DE" w:rsidRDefault="00D0278B" w:rsidP="00D0278B">
      <w:pPr>
        <w:rPr>
          <w:rtl/>
        </w:rPr>
      </w:pPr>
      <w:r w:rsidRPr="00F464DE">
        <w:rPr>
          <w:rtl/>
        </w:rPr>
        <w:t>- الحصول على شهادة مهنية محدّدة في مجال التخصص خلال عام.</w:t>
      </w:r>
    </w:p>
    <w:p w14:paraId="39A9B5F8" w14:textId="77777777" w:rsidR="00D0278B" w:rsidRPr="00375124" w:rsidRDefault="00D0278B" w:rsidP="00375124">
      <w:pPr>
        <w:pStyle w:val="ad"/>
        <w:pageBreakBefore/>
        <w:rPr>
          <w:b w:val="0"/>
          <w:bCs/>
          <w:color w:val="168489"/>
          <w:rtl/>
        </w:rPr>
      </w:pPr>
      <w:r w:rsidRPr="00375124">
        <w:rPr>
          <w:b w:val="0"/>
          <w:bCs/>
          <w:color w:val="168489"/>
          <w:rtl/>
        </w:rPr>
        <w:lastRenderedPageBreak/>
        <w:t>الأهداف متوسطة المدى (1-3 سنوات)</w:t>
      </w:r>
    </w:p>
    <w:p w14:paraId="3EB6CEF9" w14:textId="79F0081C" w:rsidR="00D0278B" w:rsidRPr="00F464DE" w:rsidRDefault="00375124" w:rsidP="00D0278B">
      <w:pPr>
        <w:rPr>
          <w:rtl/>
        </w:rPr>
      </w:pPr>
      <w:r>
        <w:rPr>
          <w:noProof/>
        </w:rPr>
        <w:drawing>
          <wp:anchor distT="0" distB="0" distL="114300" distR="114300" simplePos="0" relativeHeight="252828672" behindDoc="0" locked="0" layoutInCell="1" allowOverlap="1" wp14:anchorId="4C82DA5F" wp14:editId="08741548">
            <wp:simplePos x="0" y="0"/>
            <wp:positionH relativeFrom="margin">
              <wp:align>left</wp:align>
            </wp:positionH>
            <wp:positionV relativeFrom="paragraph">
              <wp:posOffset>9097</wp:posOffset>
            </wp:positionV>
            <wp:extent cx="1223010" cy="1223010"/>
            <wp:effectExtent l="0" t="0" r="0" b="0"/>
            <wp:wrapSquare wrapText="bothSides"/>
            <wp:docPr id="1717196198" name="Picture 1717196198"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oal "/>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تمثّل نقاط تحوّل مهمة في المسار المهني وتتطلّب تراكم خبرات ومهارات.</w:t>
      </w:r>
    </w:p>
    <w:p w14:paraId="062F052C" w14:textId="66F90CFA" w:rsidR="00D0278B" w:rsidRPr="00375124" w:rsidRDefault="00BA3E4F" w:rsidP="00375124">
      <w:pPr>
        <w:pStyle w:val="ad"/>
        <w:rPr>
          <w:b w:val="0"/>
          <w:bCs/>
          <w:rtl/>
        </w:rPr>
      </w:pPr>
      <w:hyperlink r:id="rId182" w:history="1">
        <w:r w:rsidR="00D0278B" w:rsidRPr="00BA3E4F">
          <w:rPr>
            <w:rStyle w:val="Hyperlink"/>
            <w:b w:val="0"/>
            <w:bCs/>
            <w:rtl/>
          </w:rPr>
          <w:t>أمثلة:</w:t>
        </w:r>
      </w:hyperlink>
    </w:p>
    <w:p w14:paraId="54E60CE0" w14:textId="7DB7882B" w:rsidR="00D0278B" w:rsidRPr="00F464DE" w:rsidRDefault="00D0278B" w:rsidP="00D0278B">
      <w:pPr>
        <w:rPr>
          <w:rtl/>
        </w:rPr>
      </w:pPr>
      <w:r w:rsidRPr="00F464DE">
        <w:rPr>
          <w:rtl/>
        </w:rPr>
        <w:t>- الترقية إلى منصب إشرافي خلال سنتين.</w:t>
      </w:r>
    </w:p>
    <w:p w14:paraId="1888C771" w14:textId="6D9B4D43" w:rsidR="00D0278B" w:rsidRPr="00F464DE" w:rsidRDefault="00D0278B" w:rsidP="00D0278B">
      <w:pPr>
        <w:rPr>
          <w:rtl/>
        </w:rPr>
      </w:pPr>
      <w:r w:rsidRPr="00F464DE">
        <w:rPr>
          <w:rtl/>
        </w:rPr>
        <w:t>- قيادة مشروع استراتيجي في المؤسسة خلال 18 شهراً.</w:t>
      </w:r>
      <w:r w:rsidR="00375124" w:rsidRPr="00375124">
        <w:t xml:space="preserve"> </w:t>
      </w:r>
    </w:p>
    <w:p w14:paraId="5257FA43" w14:textId="77777777" w:rsidR="00D0278B" w:rsidRPr="00F464DE" w:rsidRDefault="00D0278B" w:rsidP="00D0278B">
      <w:pPr>
        <w:rPr>
          <w:rtl/>
        </w:rPr>
      </w:pPr>
      <w:r w:rsidRPr="00F464DE">
        <w:rPr>
          <w:rtl/>
        </w:rPr>
        <w:t>- بناء شبكة مهنية تضمّ 50 متخصصاً في المجال خلال 3 سنوات.</w:t>
      </w:r>
    </w:p>
    <w:p w14:paraId="1428CFBB" w14:textId="77777777" w:rsidR="00D0278B" w:rsidRPr="00375124" w:rsidRDefault="00D0278B" w:rsidP="00375124">
      <w:pPr>
        <w:pStyle w:val="ad"/>
        <w:rPr>
          <w:b w:val="0"/>
          <w:bCs/>
          <w:color w:val="168489"/>
          <w:rtl/>
        </w:rPr>
      </w:pPr>
      <w:r w:rsidRPr="00375124">
        <w:rPr>
          <w:b w:val="0"/>
          <w:bCs/>
          <w:color w:val="168489"/>
          <w:rtl/>
        </w:rPr>
        <w:t>الأهداف طويلة المدى (3-10 سنوات)</w:t>
      </w:r>
    </w:p>
    <w:p w14:paraId="7CB60847" w14:textId="77777777" w:rsidR="00D0278B" w:rsidRPr="00F464DE" w:rsidRDefault="00D0278B" w:rsidP="00D0278B">
      <w:pPr>
        <w:rPr>
          <w:rtl/>
        </w:rPr>
      </w:pPr>
      <w:r w:rsidRPr="00F464DE">
        <w:rPr>
          <w:rtl/>
        </w:rPr>
        <w:t>تمثّل الرؤية المستقبلية للمسار المهني وتوجّه الأهداف قصيرة ومتوسطة المدى.</w:t>
      </w:r>
    </w:p>
    <w:p w14:paraId="6E6899B4" w14:textId="28E7530D" w:rsidR="00D0278B" w:rsidRPr="00375124" w:rsidRDefault="00BA3E4F" w:rsidP="00375124">
      <w:pPr>
        <w:pStyle w:val="ad"/>
        <w:rPr>
          <w:b w:val="0"/>
          <w:bCs/>
          <w:rtl/>
        </w:rPr>
      </w:pPr>
      <w:hyperlink r:id="rId183" w:history="1">
        <w:r w:rsidR="00D0278B" w:rsidRPr="00BA3E4F">
          <w:rPr>
            <w:rStyle w:val="Hyperlink"/>
            <w:b w:val="0"/>
            <w:bCs/>
            <w:rtl/>
          </w:rPr>
          <w:t>أمثلة:</w:t>
        </w:r>
      </w:hyperlink>
    </w:p>
    <w:p w14:paraId="3DDD8FCB" w14:textId="77777777" w:rsidR="00D0278B" w:rsidRPr="00F464DE" w:rsidRDefault="00D0278B" w:rsidP="00D0278B">
      <w:pPr>
        <w:rPr>
          <w:rtl/>
        </w:rPr>
      </w:pPr>
      <w:r w:rsidRPr="00F464DE">
        <w:rPr>
          <w:rtl/>
        </w:rPr>
        <w:t>- الوصول إلى منصب إداري عالٍ (مدير تنفيذي، رئيس قسم) خلال 7 سنوات.</w:t>
      </w:r>
    </w:p>
    <w:p w14:paraId="77E22CE5" w14:textId="77777777" w:rsidR="00D0278B" w:rsidRPr="00F464DE" w:rsidRDefault="00D0278B" w:rsidP="00D0278B">
      <w:pPr>
        <w:rPr>
          <w:rtl/>
        </w:rPr>
      </w:pPr>
      <w:r w:rsidRPr="00F464DE">
        <w:rPr>
          <w:rtl/>
        </w:rPr>
        <w:t>- تأسيس شركة خاصة في مجال التخصص خلال 5 سنوات.</w:t>
      </w:r>
    </w:p>
    <w:p w14:paraId="3AE13857" w14:textId="77777777" w:rsidR="00D0278B" w:rsidRPr="00F464DE" w:rsidRDefault="00D0278B" w:rsidP="00D0278B">
      <w:pPr>
        <w:rPr>
          <w:rtl/>
        </w:rPr>
      </w:pPr>
      <w:r w:rsidRPr="00F464DE">
        <w:rPr>
          <w:rtl/>
        </w:rPr>
        <w:t>- أن تصبح خبيراً معترفاً به على مستوى القطاع خلال 10 سنوات.</w:t>
      </w:r>
    </w:p>
    <w:p w14:paraId="6D3B31DA" w14:textId="77777777" w:rsidR="00D0278B" w:rsidRPr="00F464DE" w:rsidRDefault="00D0278B" w:rsidP="00D0278B">
      <w:pPr>
        <w:rPr>
          <w:rtl/>
        </w:rPr>
      </w:pPr>
      <w:r w:rsidRPr="00F464DE">
        <w:rPr>
          <w:rtl/>
        </w:rPr>
        <w:t>وفقاً لدراسة أجرتها جامعة هارفارد، فإن الأشخاص الذين يكتبون أهدافهم بوضوح ويراجعونها بانتظام يحققون إنجازات تفوق أقرانهم بنسبة 30% خلال نفس الفترة الزمنية.</w:t>
      </w:r>
    </w:p>
    <w:p w14:paraId="12F466A5" w14:textId="77777777" w:rsidR="00D0278B" w:rsidRDefault="00D0278B" w:rsidP="00D0278B"/>
    <w:p w14:paraId="7364E18D" w14:textId="77777777" w:rsidR="00375124" w:rsidRDefault="00375124" w:rsidP="00D0278B"/>
    <w:p w14:paraId="7FF90008" w14:textId="1E33B75B" w:rsidR="00375124" w:rsidRDefault="00375124" w:rsidP="00375124">
      <w:pPr>
        <w:jc w:val="center"/>
        <w:rPr>
          <w:rtl/>
        </w:rPr>
      </w:pPr>
      <w:r>
        <w:rPr>
          <w:noProof/>
        </w:rPr>
        <w:drawing>
          <wp:inline distT="0" distB="0" distL="0" distR="0" wp14:anchorId="19C602CB" wp14:editId="671EA884">
            <wp:extent cx="1223010" cy="1223010"/>
            <wp:effectExtent l="0" t="0" r="0" b="0"/>
            <wp:docPr id="1717196199" name="Picture 1717196199"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oal "/>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45127187" w14:textId="3EA35BE0" w:rsidR="00D0278B" w:rsidRPr="00375124" w:rsidRDefault="00375124" w:rsidP="00375124">
      <w:pPr>
        <w:pStyle w:val="ad"/>
        <w:pageBreakBefore/>
        <w:rPr>
          <w:b w:val="0"/>
          <w:bCs/>
          <w:color w:val="168489"/>
          <w:rtl/>
        </w:rPr>
      </w:pPr>
      <w:r w:rsidRPr="00E42DAD">
        <w:rPr>
          <w:noProof/>
          <w:color w:val="1E3D6A"/>
        </w:rPr>
        <w:lastRenderedPageBreak/>
        <mc:AlternateContent>
          <mc:Choice Requires="wpg">
            <w:drawing>
              <wp:anchor distT="0" distB="0" distL="114300" distR="114300" simplePos="0" relativeHeight="252830720" behindDoc="0" locked="0" layoutInCell="1" allowOverlap="1" wp14:anchorId="1C08824F" wp14:editId="3C1DD10F">
                <wp:simplePos x="0" y="0"/>
                <wp:positionH relativeFrom="margin">
                  <wp:align>right</wp:align>
                </wp:positionH>
                <wp:positionV relativeFrom="paragraph">
                  <wp:posOffset>10603</wp:posOffset>
                </wp:positionV>
                <wp:extent cx="771525" cy="656590"/>
                <wp:effectExtent l="0" t="0" r="9525" b="0"/>
                <wp:wrapSquare wrapText="bothSides"/>
                <wp:docPr id="1717196200"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1717196201" name="Picture 1717196201" descr="Book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02" name="Rectangle: Rounded Corners 1717196202"/>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8EE8499" id="Group 23" o:spid="_x0000_s1026" style="position:absolute;margin-left:9.55pt;margin-top:.85pt;width:60.75pt;height:51.7pt;z-index:252830720;mso-position-horizontal:right;mso-position-horizontal-relative:margin"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yO34QAAAP90Uk5T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">
                <v:shape id="Picture 1717196201"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">
                  <v:imagedata r:id="rId107" o:title="Book "/>
                </v:shape>
                <v:roundrect id="Rectangle: Rounded Corners 171719620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" fillcolor="#168489" strokecolor="#168489" strokeweight="1pt">
                  <v:stroke joinstyle="miter"/>
                </v:roundrect>
                <w10:wrap type="square" anchorx="margin"/>
              </v:group>
            </w:pict>
          </mc:Fallback>
        </mc:AlternateContent>
      </w:r>
      <w:r w:rsidR="00D0278B" w:rsidRPr="00375124">
        <w:rPr>
          <w:b w:val="0"/>
          <w:bCs/>
          <w:color w:val="168489"/>
          <w:rtl/>
        </w:rPr>
        <w:t>تمرين:</w:t>
      </w:r>
    </w:p>
    <w:p w14:paraId="6F9A1A9D" w14:textId="77777777" w:rsidR="00D0278B" w:rsidRPr="00F464DE" w:rsidRDefault="00D0278B" w:rsidP="00D0278B">
      <w:pPr>
        <w:rPr>
          <w:rtl/>
        </w:rPr>
      </w:pPr>
      <w:r w:rsidRPr="00375124">
        <w:rPr>
          <w:b/>
          <w:bCs/>
          <w:color w:val="168489"/>
          <w:rtl/>
        </w:rPr>
        <w:t>المطلوب:</w:t>
      </w:r>
      <w:r w:rsidRPr="00375124">
        <w:rPr>
          <w:color w:val="168489"/>
          <w:rtl/>
        </w:rPr>
        <w:t xml:space="preserve"> </w:t>
      </w:r>
      <w:r w:rsidRPr="00F464DE">
        <w:rPr>
          <w:rtl/>
        </w:rPr>
        <w:t xml:space="preserve">حوّل هدفك المهني العام إلى هدف محدّد وفقاً لمعايير </w:t>
      </w:r>
      <w:r w:rsidRPr="00F464DE">
        <w:t>SMART</w:t>
      </w:r>
      <w:r w:rsidRPr="00F464DE">
        <w:rPr>
          <w:rtl/>
        </w:rPr>
        <w:t>.</w:t>
      </w:r>
    </w:p>
    <w:p w14:paraId="05FBD952" w14:textId="6041C896" w:rsidR="00D0278B" w:rsidRPr="00375124" w:rsidRDefault="00BA3E4F" w:rsidP="00D0278B">
      <w:pPr>
        <w:rPr>
          <w:b/>
          <w:bCs/>
          <w:color w:val="168489"/>
          <w:rtl/>
        </w:rPr>
      </w:pPr>
      <w:hyperlink r:id="rId185" w:history="1">
        <w:r w:rsidR="00D0278B" w:rsidRPr="00BA3E4F">
          <w:rPr>
            <w:rStyle w:val="Hyperlink"/>
            <w:b/>
            <w:bCs/>
            <w:rtl/>
          </w:rPr>
          <w:t>نموذج للحل:</w:t>
        </w:r>
      </w:hyperlink>
    </w:p>
    <w:p w14:paraId="29CCE200" w14:textId="77777777" w:rsidR="00D0278B" w:rsidRPr="00F464DE" w:rsidRDefault="00D0278B" w:rsidP="00D0278B">
      <w:pPr>
        <w:rPr>
          <w:rtl/>
        </w:rPr>
      </w:pPr>
      <w:r w:rsidRPr="00F464DE">
        <w:rPr>
          <w:rtl/>
        </w:rPr>
        <w:t>- الهدف العام: "أريد أن أصبح مديراً لقسم الموارد البشرية."</w:t>
      </w:r>
    </w:p>
    <w:p w14:paraId="3406F138" w14:textId="77777777" w:rsidR="00D0278B" w:rsidRDefault="00D0278B" w:rsidP="00D0278B">
      <w:pPr>
        <w:rPr>
          <w:rtl/>
        </w:rPr>
      </w:pPr>
      <w:r w:rsidRPr="00F464DE">
        <w:rPr>
          <w:rtl/>
        </w:rPr>
        <w:t xml:space="preserve">- الهدف وفق </w:t>
      </w:r>
      <w:r w:rsidRPr="00F464DE">
        <w:t>SMART</w:t>
      </w:r>
      <w:r w:rsidRPr="00F464DE">
        <w:rPr>
          <w:rtl/>
        </w:rPr>
        <w:t xml:space="preserve">: "سأتقدّم للترقية لمنصب نائب مدير الموارد البشرية في شركتنا خلال 18 شهراً، بعد استكمال شهادة </w:t>
      </w:r>
      <w:r w:rsidRPr="00F464DE">
        <w:t>SHRM</w:t>
      </w:r>
      <w:r w:rsidRPr="00F464DE">
        <w:rPr>
          <w:rtl/>
        </w:rPr>
        <w:t xml:space="preserve"> المهنية واكتساب خبرة في إدارة عمليات التوظيف لفريق لا يقل عن 10 أشخاص."</w:t>
      </w:r>
    </w:p>
    <w:p w14:paraId="2B956C31" w14:textId="77777777" w:rsidR="00D0278B" w:rsidRDefault="00D0278B" w:rsidP="00D0278B">
      <w:pPr>
        <w:rPr>
          <w:rtl/>
        </w:rPr>
      </w:pPr>
    </w:p>
    <w:p w14:paraId="1EE372D4" w14:textId="77777777" w:rsidR="00D0278B" w:rsidRDefault="00D0278B" w:rsidP="00D0278B">
      <w:pPr>
        <w:rPr>
          <w:rtl/>
        </w:rPr>
      </w:pPr>
    </w:p>
    <w:p w14:paraId="50C12BD2" w14:textId="1DBAF361" w:rsidR="00D0278B" w:rsidRPr="00F464DE" w:rsidRDefault="00D0278B" w:rsidP="00D0278B">
      <w:pPr>
        <w:jc w:val="center"/>
        <w:rPr>
          <w:rtl/>
        </w:rPr>
      </w:pPr>
      <w:r w:rsidRPr="00F131A0">
        <w:rPr>
          <w:rFonts w:ascii="Sakkal Majalla" w:hAnsi="Sakkal Majalla"/>
          <w:noProof/>
          <w:sz w:val="34"/>
          <w:lang w:bidi="ar-SY"/>
        </w:rPr>
        <w:drawing>
          <wp:inline distT="0" distB="0" distL="0" distR="0" wp14:anchorId="28178CC8" wp14:editId="52F8890B">
            <wp:extent cx="1140394" cy="1060892"/>
            <wp:effectExtent l="0" t="0" r="3175" b="6350"/>
            <wp:docPr id="409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78" cstate="print">
                      <a:duotone>
                        <a:schemeClr val="accent3">
                          <a:shade val="45000"/>
                          <a:satMod val="135000"/>
                        </a:schemeClr>
                        <a:prstClr val="white"/>
                      </a:duotone>
                      <a:extLst>
                        <a:ext uri="{BEBA8EAE-BF5A-486C-A8C5-ECC9F3942E4B}">
                          <a14:imgProps xmlns:a14="http://schemas.microsoft.com/office/drawing/2010/main">
                            <a14:imgLayer r:embed="rId7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0960B54F" w14:textId="65E6EE75" w:rsidR="00D0278B" w:rsidRDefault="00D0278B" w:rsidP="00375124">
      <w:pPr>
        <w:pageBreakBefore/>
        <w:rPr>
          <w:rtl/>
        </w:rPr>
      </w:pPr>
      <w:r w:rsidRPr="002A078C">
        <w:rPr>
          <w:rFonts w:ascii="Sakkal Majalla" w:hAnsi="Sakkal Majalla"/>
          <w:noProof/>
          <w:color w:val="002060"/>
          <w:sz w:val="34"/>
          <w:lang w:bidi="ar-SY"/>
        </w:rPr>
        <w:lastRenderedPageBreak/>
        <mc:AlternateContent>
          <mc:Choice Requires="wpg">
            <w:drawing>
              <wp:inline distT="0" distB="0" distL="0" distR="0" wp14:anchorId="6756FBA2" wp14:editId="116E63D4">
                <wp:extent cx="5731510" cy="895350"/>
                <wp:effectExtent l="0" t="0" r="21590" b="19050"/>
                <wp:docPr id="83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89"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0" name="مجموعة 39"/>
                        <wpg:cNvGrpSpPr/>
                        <wpg:grpSpPr>
                          <a:xfrm>
                            <a:off x="0" y="0"/>
                            <a:ext cx="5731510" cy="895350"/>
                            <a:chOff x="0" y="0"/>
                            <a:chExt cx="5878196" cy="918845"/>
                          </a:xfrm>
                        </wpg:grpSpPr>
                        <wpg:grpSp>
                          <wpg:cNvPr id="8391" name="مجموعة 40"/>
                          <wpg:cNvGrpSpPr/>
                          <wpg:grpSpPr>
                            <a:xfrm>
                              <a:off x="0" y="0"/>
                              <a:ext cx="5878196" cy="918845"/>
                              <a:chOff x="0" y="0"/>
                              <a:chExt cx="6240348" cy="919070"/>
                            </a:xfrm>
                          </wpg:grpSpPr>
                          <wpg:grpSp>
                            <wpg:cNvPr id="8392" name="مجموعة 41"/>
                            <wpg:cNvGrpSpPr/>
                            <wpg:grpSpPr>
                              <a:xfrm>
                                <a:off x="0" y="169208"/>
                                <a:ext cx="5433072" cy="580613"/>
                                <a:chOff x="0" y="169208"/>
                                <a:chExt cx="5433072" cy="580613"/>
                              </a:xfrm>
                            </wpg:grpSpPr>
                            <wps:wsp>
                              <wps:cNvPr id="8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6" name="مربع نص 41"/>
                          <wps:cNvSpPr txBox="1"/>
                          <wps:spPr>
                            <a:xfrm>
                              <a:off x="204484" y="256976"/>
                              <a:ext cx="4616071" cy="387740"/>
                            </a:xfrm>
                            <a:prstGeom prst="rect">
                              <a:avLst/>
                            </a:prstGeom>
                            <a:noFill/>
                          </wps:spPr>
                          <wps:txbx>
                            <w:txbxContent>
                              <w:p w14:paraId="6A65FEA5" w14:textId="55F6FA2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بناء خطة تطوير وظيفي شخصية قابلة للتطبيق</w:t>
                                </w:r>
                              </w:p>
                            </w:txbxContent>
                          </wps:txbx>
                          <wps:bodyPr wrap="square" rtlCol="1">
                            <a:spAutoFit/>
                          </wps:bodyPr>
                        </wps:wsp>
                      </wpg:grpSp>
                    </wpg:wgp>
                  </a:graphicData>
                </a:graphic>
              </wp:inline>
            </w:drawing>
          </mc:Choice>
          <mc:Fallback>
            <w:pict>
              <v:group w14:anchorId="6756FBA2" id="_x0000_s14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y+9nHwHAACL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14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">
                  <v:imagedata r:id="rId92" o:title=""/>
                </v:shape>
                <v:group id="مجموعة 39" o:spid="_x0000_s14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">
                  <v:group id="مجموعة 40" o:spid="_x0000_s14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">
                    <v:group id="مجموعة 41" o:spid="_x0000_s14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">
                      <v:shape id="شكل حر 42" o:spid="_x0000_s14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" fillcolor="#168489" stroked="f" strokeweight="1pt">
                        <v:stroke joinstyle="miter"/>
                      </v:roundrect>
                    </v:group>
                    <v:oval id="شكل بيضاوي 44" o:spid="_x0000_s14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" filled="f" strokecolor="#a5a5a5 [2092]" strokeweight="1pt">
                      <v:stroke joinstyle="miter"/>
                    </v:oval>
                  </v:group>
                  <v:shape id="مربع نص 41" o:spid="_x0000_s148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" filled="f" stroked="f">
                    <v:textbox style="mso-fit-shape-to-text:t">
                      <w:txbxContent>
                        <w:p w14:paraId="6A65FEA5" w14:textId="55F6FA2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بناء خطة تطوير وظيفي شخصية قابلة للتطبيق</w:t>
                          </w:r>
                        </w:p>
                      </w:txbxContent>
                    </v:textbox>
                  </v:shape>
                </v:group>
                <w10:anchorlock/>
              </v:group>
            </w:pict>
          </mc:Fallback>
        </mc:AlternateContent>
      </w:r>
    </w:p>
    <w:p w14:paraId="6395FFB3" w14:textId="59D6788F" w:rsidR="00D0278B" w:rsidRDefault="00D0278B" w:rsidP="00D0278B">
      <w:r w:rsidRPr="00F464DE">
        <w:rPr>
          <w:rtl/>
        </w:rPr>
        <w:t xml:space="preserve">بناء خطة التطوير الوظيفي الشخصية هي عملية منهجية تترجم الأهداف المهنية إلى خطوات عملية وإجراءات محدّدة. تتكوّن الخطة الفعّالة من </w:t>
      </w:r>
      <w:hyperlink r:id="rId186" w:history="1">
        <w:r w:rsidRPr="00BA3E4F">
          <w:rPr>
            <w:rStyle w:val="Hyperlink"/>
            <w:rtl/>
          </w:rPr>
          <w:t>العناصر التالية</w:t>
        </w:r>
      </w:hyperlink>
      <w:r w:rsidRPr="00F464DE">
        <w:rPr>
          <w:rtl/>
        </w:rPr>
        <w:t>:</w:t>
      </w:r>
    </w:p>
    <w:p w14:paraId="57D08486" w14:textId="5BAD64EE" w:rsidR="00D33F32" w:rsidRDefault="00D33F32" w:rsidP="00D33F32">
      <w:pPr>
        <w:rPr>
          <w:rtl/>
        </w:rPr>
      </w:pPr>
      <w:r w:rsidRPr="00D33F32">
        <w:rPr>
          <w:noProof/>
        </w:rPr>
        <mc:AlternateContent>
          <mc:Choice Requires="wpg">
            <w:drawing>
              <wp:inline distT="0" distB="0" distL="0" distR="0" wp14:anchorId="2605EF74" wp14:editId="2804ACA2">
                <wp:extent cx="5930040" cy="2247444"/>
                <wp:effectExtent l="0" t="0" r="0" b="0"/>
                <wp:docPr id="1717196206" name="Group 4519"/>
                <wp:cNvGraphicFramePr/>
                <a:graphic xmlns:a="http://schemas.openxmlformats.org/drawingml/2006/main">
                  <a:graphicData uri="http://schemas.microsoft.com/office/word/2010/wordprocessingGroup">
                    <wpg:wgp>
                      <wpg:cNvGrpSpPr/>
                      <wpg:grpSpPr>
                        <a:xfrm>
                          <a:off x="0" y="0"/>
                          <a:ext cx="5930040" cy="2247444"/>
                          <a:chOff x="0" y="0"/>
                          <a:chExt cx="5930040" cy="2247444"/>
                        </a:xfrm>
                      </wpg:grpSpPr>
                      <wpg:grpSp>
                        <wpg:cNvPr id="1717196207" name="Group 1717196207"/>
                        <wpg:cNvGrpSpPr/>
                        <wpg:grpSpPr>
                          <a:xfrm>
                            <a:off x="0" y="0"/>
                            <a:ext cx="5930040" cy="2247444"/>
                            <a:chOff x="0" y="0"/>
                            <a:chExt cx="5930040" cy="2247444"/>
                          </a:xfrm>
                        </wpg:grpSpPr>
                        <wps:wsp>
                          <wps:cNvPr id="1717196208" name="Freeform 4"/>
                          <wps:cNvSpPr/>
                          <wps:spPr>
                            <a:xfrm rot="10800000">
                              <a:off x="1694694" y="13261"/>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accent5">
                                <a:lumMod val="75000"/>
                              </a:schemeClr>
                            </a:solidFill>
                            <a:ln cap="sq">
                              <a:noFill/>
                              <a:prstDash val="solid"/>
                              <a:miter/>
                            </a:ln>
                          </wps:spPr>
                          <wps:bodyPr/>
                        </wps:wsp>
                        <wps:wsp>
                          <wps:cNvPr id="1717196209" name="TextBox 5"/>
                          <wps:cNvSpPr txBox="1"/>
                          <wps:spPr>
                            <a:xfrm rot="10800000">
                              <a:off x="1694694" y="13261"/>
                              <a:ext cx="301399" cy="436707"/>
                            </a:xfrm>
                            <a:prstGeom prst="rect">
                              <a:avLst/>
                            </a:prstGeom>
                          </wps:spPr>
                          <wps:bodyPr lIns="21287" tIns="21287" rIns="21287" bIns="21287" rtlCol="0" anchor="ctr"/>
                        </wps:wsp>
                        <wps:wsp>
                          <wps:cNvPr id="1717196210" name="AutoShape 6"/>
                          <wps:cNvCnPr/>
                          <wps:spPr>
                            <a:xfrm>
                              <a:off x="1845394" y="935327"/>
                              <a:ext cx="0" cy="214626"/>
                            </a:xfrm>
                            <a:prstGeom prst="line">
                              <a:avLst/>
                            </a:prstGeom>
                            <a:ln w="28575" cap="rnd">
                              <a:solidFill>
                                <a:schemeClr val="accent5">
                                  <a:lumMod val="75000"/>
                                </a:schemeClr>
                              </a:solidFill>
                              <a:prstDash val="sysDot"/>
                              <a:headEnd type="none" w="sm" len="sm"/>
                              <a:tailEnd type="oval" w="med" len="med"/>
                            </a:ln>
                          </wps:spPr>
                          <wps:bodyPr/>
                        </wps:wsp>
                        <wps:wsp>
                          <wps:cNvPr id="1717196211" name="Freeform 9"/>
                          <wps:cNvSpPr/>
                          <wps:spPr>
                            <a:xfrm>
                              <a:off x="1510011" y="294507"/>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accent5">
                                  <a:lumMod val="75000"/>
                                </a:schemeClr>
                              </a:solidFill>
                              <a:prstDash val="solid"/>
                              <a:miter/>
                            </a:ln>
                          </wps:spPr>
                          <wps:bodyPr/>
                        </wps:wsp>
                        <wps:wsp>
                          <wps:cNvPr id="1717196212" name="TextBox 10"/>
                          <wps:cNvSpPr txBox="1"/>
                          <wps:spPr>
                            <a:xfrm>
                              <a:off x="1571387" y="325195"/>
                              <a:ext cx="531923" cy="562611"/>
                            </a:xfrm>
                            <a:prstGeom prst="rect">
                              <a:avLst/>
                            </a:prstGeom>
                          </wps:spPr>
                          <wps:bodyPr lIns="21287" tIns="21287" rIns="21287" bIns="21287" rtlCol="0" anchor="ctr"/>
                        </wps:wsp>
                        <wps:wsp>
                          <wps:cNvPr id="1717196213" name="Freeform 12"/>
                          <wps:cNvSpPr/>
                          <wps:spPr>
                            <a:xfrm rot="10800000">
                              <a:off x="2866139"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FFD366"/>
                            </a:solidFill>
                            <a:ln cap="sq">
                              <a:noFill/>
                              <a:prstDash val="solid"/>
                              <a:miter/>
                            </a:ln>
                          </wps:spPr>
                          <wps:bodyPr/>
                        </wps:wsp>
                        <wps:wsp>
                          <wps:cNvPr id="1717196214" name="TextBox 13"/>
                          <wps:cNvSpPr txBox="1"/>
                          <wps:spPr>
                            <a:xfrm rot="10800000">
                              <a:off x="2866139" y="6846"/>
                              <a:ext cx="301399" cy="436707"/>
                            </a:xfrm>
                            <a:prstGeom prst="rect">
                              <a:avLst/>
                            </a:prstGeom>
                          </wps:spPr>
                          <wps:bodyPr lIns="21287" tIns="21287" rIns="21287" bIns="21287" rtlCol="0" anchor="ctr"/>
                        </wps:wsp>
                        <wps:wsp>
                          <wps:cNvPr id="1717196215" name="AutoShape 14"/>
                          <wps:cNvCnPr/>
                          <wps:spPr>
                            <a:xfrm>
                              <a:off x="3016838" y="928911"/>
                              <a:ext cx="0" cy="214626"/>
                            </a:xfrm>
                            <a:prstGeom prst="line">
                              <a:avLst/>
                            </a:prstGeom>
                            <a:ln w="28575" cap="rnd">
                              <a:solidFill>
                                <a:srgbClr val="FFD366"/>
                              </a:solidFill>
                              <a:prstDash val="sysDot"/>
                              <a:headEnd type="none" w="sm" len="sm"/>
                              <a:tailEnd type="oval" w="med" len="med"/>
                            </a:ln>
                          </wps:spPr>
                          <wps:bodyPr/>
                        </wps:wsp>
                        <wps:wsp>
                          <wps:cNvPr id="1717196216" name="Freeform 17"/>
                          <wps:cNvSpPr/>
                          <wps:spPr>
                            <a:xfrm>
                              <a:off x="2681455"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FFD366"/>
                              </a:solidFill>
                              <a:prstDash val="solid"/>
                              <a:miter/>
                            </a:ln>
                          </wps:spPr>
                          <wps:bodyPr/>
                        </wps:wsp>
                        <wps:wsp>
                          <wps:cNvPr id="1717196217" name="TextBox 18"/>
                          <wps:cNvSpPr txBox="1"/>
                          <wps:spPr>
                            <a:xfrm>
                              <a:off x="2742831" y="318778"/>
                              <a:ext cx="531923" cy="562611"/>
                            </a:xfrm>
                            <a:prstGeom prst="rect">
                              <a:avLst/>
                            </a:prstGeom>
                          </wps:spPr>
                          <wps:bodyPr lIns="21287" tIns="21287" rIns="21287" bIns="21287" rtlCol="0" anchor="ctr"/>
                        </wps:wsp>
                        <wps:wsp>
                          <wps:cNvPr id="1717196218" name="Freeform 20"/>
                          <wps:cNvSpPr/>
                          <wps:spPr>
                            <a:xfrm rot="10800000">
                              <a:off x="4037583"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bg1">
                                <a:lumMod val="50000"/>
                              </a:schemeClr>
                            </a:solidFill>
                            <a:ln cap="sq">
                              <a:noFill/>
                              <a:prstDash val="solid"/>
                              <a:miter/>
                            </a:ln>
                          </wps:spPr>
                          <wps:bodyPr/>
                        </wps:wsp>
                        <wps:wsp>
                          <wps:cNvPr id="1717196219" name="TextBox 21"/>
                          <wps:cNvSpPr txBox="1"/>
                          <wps:spPr>
                            <a:xfrm rot="10800000">
                              <a:off x="4037583" y="429"/>
                              <a:ext cx="301399" cy="436707"/>
                            </a:xfrm>
                            <a:prstGeom prst="rect">
                              <a:avLst/>
                            </a:prstGeom>
                          </wps:spPr>
                          <wps:bodyPr lIns="21287" tIns="21287" rIns="21287" bIns="21287" rtlCol="0" anchor="ctr"/>
                        </wps:wsp>
                        <wps:wsp>
                          <wps:cNvPr id="1717196220" name="AutoShape 22"/>
                          <wps:cNvCnPr/>
                          <wps:spPr>
                            <a:xfrm>
                              <a:off x="4188283" y="922494"/>
                              <a:ext cx="0" cy="214626"/>
                            </a:xfrm>
                            <a:prstGeom prst="line">
                              <a:avLst/>
                            </a:prstGeom>
                            <a:ln w="28575" cap="rnd">
                              <a:solidFill>
                                <a:schemeClr val="bg1">
                                  <a:lumMod val="50000"/>
                                </a:schemeClr>
                              </a:solidFill>
                              <a:prstDash val="sysDot"/>
                              <a:headEnd type="none" w="sm" len="sm"/>
                              <a:tailEnd type="oval" w="med" len="med"/>
                            </a:ln>
                          </wps:spPr>
                          <wps:bodyPr/>
                        </wps:wsp>
                        <wps:wsp>
                          <wps:cNvPr id="1717196221" name="Freeform 25"/>
                          <wps:cNvSpPr/>
                          <wps:spPr>
                            <a:xfrm>
                              <a:off x="3852900"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bg1">
                                  <a:lumMod val="50000"/>
                                </a:schemeClr>
                              </a:solidFill>
                              <a:prstDash val="solid"/>
                              <a:miter/>
                            </a:ln>
                          </wps:spPr>
                          <wps:bodyPr/>
                        </wps:wsp>
                        <wps:wsp>
                          <wps:cNvPr id="1717196222" name="TextBox 26"/>
                          <wps:cNvSpPr txBox="1"/>
                          <wps:spPr>
                            <a:xfrm>
                              <a:off x="3914276" y="312362"/>
                              <a:ext cx="531923" cy="562611"/>
                            </a:xfrm>
                            <a:prstGeom prst="rect">
                              <a:avLst/>
                            </a:prstGeom>
                          </wps:spPr>
                          <wps:bodyPr lIns="21287" tIns="21287" rIns="21287" bIns="21287" rtlCol="0" anchor="ctr"/>
                        </wps:wsp>
                        <wps:wsp>
                          <wps:cNvPr id="1717196223" name="Freeform 28"/>
                          <wps:cNvSpPr/>
                          <wps:spPr>
                            <a:xfrm rot="10800000">
                              <a:off x="5209868"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1451488595" name="TextBox 29"/>
                          <wps:cNvSpPr txBox="1"/>
                          <wps:spPr>
                            <a:xfrm rot="10800000">
                              <a:off x="5209868" y="429"/>
                              <a:ext cx="301399" cy="436707"/>
                            </a:xfrm>
                            <a:prstGeom prst="rect">
                              <a:avLst/>
                            </a:prstGeom>
                          </wps:spPr>
                          <wps:bodyPr lIns="21287" tIns="21287" rIns="21287" bIns="21287" rtlCol="0" anchor="ctr"/>
                        </wps:wsp>
                        <wps:wsp>
                          <wps:cNvPr id="4096" name="AutoShape 30"/>
                          <wps:cNvCnPr/>
                          <wps:spPr>
                            <a:xfrm>
                              <a:off x="5360568" y="922494"/>
                              <a:ext cx="0" cy="214626"/>
                            </a:xfrm>
                            <a:prstGeom prst="line">
                              <a:avLst/>
                            </a:prstGeom>
                            <a:ln w="28575" cap="rnd">
                              <a:solidFill>
                                <a:srgbClr val="168489"/>
                              </a:solidFill>
                              <a:prstDash val="sysDot"/>
                              <a:headEnd type="none" w="sm" len="sm"/>
                              <a:tailEnd type="oval" w="med" len="med"/>
                            </a:ln>
                          </wps:spPr>
                          <wps:bodyPr/>
                        </wps:wsp>
                        <wps:wsp>
                          <wps:cNvPr id="4097" name="Freeform 33"/>
                          <wps:cNvSpPr/>
                          <wps:spPr>
                            <a:xfrm>
                              <a:off x="5025185"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4099" name="TextBox 34"/>
                          <wps:cNvSpPr txBox="1"/>
                          <wps:spPr>
                            <a:xfrm>
                              <a:off x="5086561" y="312362"/>
                              <a:ext cx="531923" cy="562611"/>
                            </a:xfrm>
                            <a:prstGeom prst="rect">
                              <a:avLst/>
                            </a:prstGeom>
                          </wps:spPr>
                          <wps:bodyPr lIns="21287" tIns="21287" rIns="21287" bIns="21287" rtlCol="0" anchor="ctr"/>
                        </wps:wsp>
                        <wps:wsp>
                          <wps:cNvPr id="4100" name="Freeform 36"/>
                          <wps:cNvSpPr/>
                          <wps:spPr>
                            <a:xfrm rot="10800000">
                              <a:off x="523250"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4101" name="TextBox 37"/>
                          <wps:cNvSpPr txBox="1"/>
                          <wps:spPr>
                            <a:xfrm rot="10800000">
                              <a:off x="523250" y="6846"/>
                              <a:ext cx="301399" cy="436707"/>
                            </a:xfrm>
                            <a:prstGeom prst="rect">
                              <a:avLst/>
                            </a:prstGeom>
                          </wps:spPr>
                          <wps:bodyPr lIns="21287" tIns="21287" rIns="21287" bIns="21287" rtlCol="0" anchor="ctr"/>
                        </wps:wsp>
                        <wps:wsp>
                          <wps:cNvPr id="4102" name="AutoShape 38"/>
                          <wps:cNvCnPr/>
                          <wps:spPr>
                            <a:xfrm>
                              <a:off x="673949" y="928911"/>
                              <a:ext cx="0" cy="214626"/>
                            </a:xfrm>
                            <a:prstGeom prst="line">
                              <a:avLst/>
                            </a:prstGeom>
                            <a:ln w="28575" cap="rnd">
                              <a:solidFill>
                                <a:srgbClr val="168489"/>
                              </a:solidFill>
                              <a:prstDash val="sysDot"/>
                              <a:headEnd type="none" w="sm" len="sm"/>
                              <a:tailEnd type="oval" w="med" len="med"/>
                            </a:ln>
                          </wps:spPr>
                          <wps:bodyPr/>
                        </wps:wsp>
                        <wps:wsp>
                          <wps:cNvPr id="4103" name="Freeform 41"/>
                          <wps:cNvSpPr/>
                          <wps:spPr>
                            <a:xfrm>
                              <a:off x="338566"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4104" name="TextBox 42"/>
                          <wps:cNvSpPr txBox="1"/>
                          <wps:spPr>
                            <a:xfrm>
                              <a:off x="399942" y="318778"/>
                              <a:ext cx="531923" cy="562611"/>
                            </a:xfrm>
                            <a:prstGeom prst="rect">
                              <a:avLst/>
                            </a:prstGeom>
                          </wps:spPr>
                          <wps:bodyPr lIns="21287" tIns="21287" rIns="21287" bIns="21287" rtlCol="0" anchor="ctr"/>
                        </wps:wsp>
                        <wps:wsp>
                          <wps:cNvPr id="4105" name="TextBox 48"/>
                          <wps:cNvSpPr txBox="1"/>
                          <wps:spPr>
                            <a:xfrm>
                              <a:off x="1704475" y="11536"/>
                              <a:ext cx="251460" cy="285750"/>
                            </a:xfrm>
                            <a:prstGeom prst="rect">
                              <a:avLst/>
                            </a:prstGeom>
                          </wps:spPr>
                          <wps:txbx>
                            <w:txbxContent>
                              <w:p w14:paraId="32B61B8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wps:txbx>
                          <wps:bodyPr lIns="0" tIns="0" rIns="0" bIns="0" rtlCol="0" anchor="t">
                            <a:spAutoFit/>
                          </wps:bodyPr>
                        </wps:wsp>
                        <wps:wsp>
                          <wps:cNvPr id="4106" name="TextBox 49"/>
                          <wps:cNvSpPr txBox="1"/>
                          <wps:spPr>
                            <a:xfrm>
                              <a:off x="2891249" y="12845"/>
                              <a:ext cx="251460" cy="285750"/>
                            </a:xfrm>
                            <a:prstGeom prst="rect">
                              <a:avLst/>
                            </a:prstGeom>
                          </wps:spPr>
                          <wps:txbx>
                            <w:txbxContent>
                              <w:p w14:paraId="1D2D896C"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wps:txbx>
                          <wps:bodyPr lIns="0" tIns="0" rIns="0" bIns="0" rtlCol="0" anchor="t">
                            <a:spAutoFit/>
                          </wps:bodyPr>
                        </wps:wsp>
                        <wps:wsp>
                          <wps:cNvPr id="4107" name="TextBox 50"/>
                          <wps:cNvSpPr txBox="1"/>
                          <wps:spPr>
                            <a:xfrm>
                              <a:off x="2449888" y="1389358"/>
                              <a:ext cx="1075690" cy="572770"/>
                            </a:xfrm>
                            <a:prstGeom prst="rect">
                              <a:avLst/>
                            </a:prstGeom>
                          </wps:spPr>
                          <wps:txbx>
                            <w:txbxContent>
                              <w:p w14:paraId="7B710A49" w14:textId="77777777" w:rsidR="00D33F32" w:rsidRDefault="00D33F32" w:rsidP="00D33F32">
                                <w:pPr>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تحليل الفجوات المهنية</w:t>
                                </w:r>
                              </w:p>
                            </w:txbxContent>
                          </wps:txbx>
                          <wps:bodyPr wrap="square" lIns="0" tIns="0" rIns="0" bIns="0" rtlCol="0" anchor="t">
                            <a:spAutoFit/>
                          </wps:bodyPr>
                        </wps:wsp>
                        <wps:wsp>
                          <wps:cNvPr id="4108" name="TextBox 51"/>
                          <wps:cNvSpPr txBox="1"/>
                          <wps:spPr>
                            <a:xfrm>
                              <a:off x="4062398" y="6413"/>
                              <a:ext cx="250825" cy="285750"/>
                            </a:xfrm>
                            <a:prstGeom prst="rect">
                              <a:avLst/>
                            </a:prstGeom>
                          </wps:spPr>
                          <wps:txbx>
                            <w:txbxContent>
                              <w:p w14:paraId="57DF8678" w14:textId="77777777" w:rsidR="00D33F32" w:rsidRP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sidRPr="00D33F32">
                                  <w:rPr>
                                    <w:rFonts w:ascii="SST Arabic Medium" w:eastAsia="SST Arabic Bold" w:hAnsi="SST Arabic Medium" w:cs="SST Arabic Medium"/>
                                    <w:b/>
                                    <w:bCs/>
                                    <w:color w:val="F8F8F8"/>
                                    <w:kern w:val="24"/>
                                    <w:szCs w:val="28"/>
                                    <w:rtl/>
                                  </w:rPr>
                                  <w:t>02</w:t>
                                </w:r>
                              </w:p>
                            </w:txbxContent>
                          </wps:txbx>
                          <wps:bodyPr lIns="0" tIns="0" rIns="0" bIns="0" rtlCol="0" anchor="t">
                            <a:spAutoFit/>
                          </wps:bodyPr>
                        </wps:wsp>
                        <wps:wsp>
                          <wps:cNvPr id="4109" name="TextBox 52"/>
                          <wps:cNvSpPr txBox="1"/>
                          <wps:spPr>
                            <a:xfrm>
                              <a:off x="5234952" y="0"/>
                              <a:ext cx="250825" cy="285750"/>
                            </a:xfrm>
                            <a:prstGeom prst="rect">
                              <a:avLst/>
                            </a:prstGeom>
                          </wps:spPr>
                          <wps:txbx>
                            <w:txbxContent>
                              <w:p w14:paraId="082921D1"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wps:txbx>
                          <wps:bodyPr lIns="0" tIns="0" rIns="0" bIns="0" rtlCol="0" anchor="t">
                            <a:spAutoFit/>
                          </wps:bodyPr>
                        </wps:wsp>
                        <wps:wsp>
                          <wps:cNvPr id="4110" name="TextBox 53"/>
                          <wps:cNvSpPr txBox="1"/>
                          <wps:spPr>
                            <a:xfrm>
                              <a:off x="4828950" y="1389358"/>
                              <a:ext cx="1101090" cy="572770"/>
                            </a:xfrm>
                            <a:prstGeom prst="rect">
                              <a:avLst/>
                            </a:prstGeom>
                          </wps:spPr>
                          <wps:txbx>
                            <w:txbxContent>
                              <w:p w14:paraId="6993C32A"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الرؤية والرسالة المهنية</w:t>
                                </w:r>
                              </w:p>
                            </w:txbxContent>
                          </wps:txbx>
                          <wps:bodyPr wrap="square" lIns="0" tIns="0" rIns="0" bIns="0" rtlCol="0" anchor="t">
                            <a:spAutoFit/>
                          </wps:bodyPr>
                        </wps:wsp>
                        <wps:wsp>
                          <wps:cNvPr id="4111" name="TextBox 54"/>
                          <wps:cNvSpPr txBox="1"/>
                          <wps:spPr>
                            <a:xfrm>
                              <a:off x="523213" y="0"/>
                              <a:ext cx="250825" cy="285750"/>
                            </a:xfrm>
                            <a:prstGeom prst="rect">
                              <a:avLst/>
                            </a:prstGeom>
                          </wps:spPr>
                          <wps:txbx>
                            <w:txbxContent>
                              <w:p w14:paraId="4227B52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wps:txbx>
                          <wps:bodyPr lIns="0" tIns="0" rIns="0" bIns="0" rtlCol="0" anchor="t">
                            <a:spAutoFit/>
                          </wps:bodyPr>
                        </wps:wsp>
                        <wps:wsp>
                          <wps:cNvPr id="4112" name="TextBox 55"/>
                          <wps:cNvSpPr txBox="1"/>
                          <wps:spPr>
                            <a:xfrm>
                              <a:off x="3651831" y="1388924"/>
                              <a:ext cx="1095375" cy="858520"/>
                            </a:xfrm>
                            <a:prstGeom prst="rect">
                              <a:avLst/>
                            </a:prstGeom>
                          </wps:spPr>
                          <wps:txbx>
                            <w:txbxContent>
                              <w:p w14:paraId="59D12C0D" w14:textId="77777777" w:rsidR="00D33F32" w:rsidRDefault="00D33F32" w:rsidP="00D33F32">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الأهداف المهنية بمستوياتها المختلفة</w:t>
                                </w:r>
                              </w:p>
                            </w:txbxContent>
                          </wps:txbx>
                          <wps:bodyPr wrap="square" lIns="0" tIns="0" rIns="0" bIns="0" rtlCol="0" anchor="t">
                            <a:spAutoFit/>
                          </wps:bodyPr>
                        </wps:wsp>
                        <wps:wsp>
                          <wps:cNvPr id="4113" name="TextBox 56"/>
                          <wps:cNvSpPr txBox="1"/>
                          <wps:spPr>
                            <a:xfrm>
                              <a:off x="1200489" y="1389358"/>
                              <a:ext cx="1141095" cy="572770"/>
                            </a:xfrm>
                            <a:prstGeom prst="rect">
                              <a:avLst/>
                            </a:prstGeom>
                          </wps:spPr>
                          <wps:txbx>
                            <w:txbxContent>
                              <w:p w14:paraId="69C11FA0" w14:textId="77777777" w:rsidR="00D33F32" w:rsidRDefault="00D33F32" w:rsidP="00D33F32">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مسارات العمل والإجراءات</w:t>
                                </w:r>
                              </w:p>
                            </w:txbxContent>
                          </wps:txbx>
                          <wps:bodyPr wrap="square" lIns="0" tIns="0" rIns="0" bIns="0" rtlCol="0" anchor="t">
                            <a:spAutoFit/>
                          </wps:bodyPr>
                        </wps:wsp>
                        <wps:wsp>
                          <wps:cNvPr id="4114" name="TextBox 57"/>
                          <wps:cNvSpPr txBox="1"/>
                          <wps:spPr>
                            <a:xfrm>
                              <a:off x="0" y="1389358"/>
                              <a:ext cx="1210945" cy="572770"/>
                            </a:xfrm>
                            <a:prstGeom prst="rect">
                              <a:avLst/>
                            </a:prstGeom>
                          </wps:spPr>
                          <wps:txbx>
                            <w:txbxContent>
                              <w:p w14:paraId="32876CEC"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مؤشرات النجاح وآليّات المتابعة</w:t>
                                </w:r>
                              </w:p>
                            </w:txbxContent>
                          </wps:txbx>
                          <wps:bodyPr wrap="square" lIns="0" tIns="0" rIns="0" bIns="0" rtlCol="0" anchor="t">
                            <a:spAutoFit/>
                          </wps:bodyPr>
                        </wps:wsp>
                      </wpg:grpSp>
                      <wps:wsp>
                        <wps:cNvPr id="4115" name="Freeform 77"/>
                        <wps:cNvSpPr/>
                        <wps:spPr>
                          <a:xfrm>
                            <a:off x="1617795" y="402752"/>
                            <a:ext cx="444927" cy="444183"/>
                          </a:xfrm>
                          <a:custGeom>
                            <a:avLst/>
                            <a:gdLst/>
                            <a:ahLst/>
                            <a:cxnLst/>
                            <a:rect l="l" t="t" r="r" b="b"/>
                            <a:pathLst>
                              <a:path w="1495137" h="1392346">
                                <a:moveTo>
                                  <a:pt x="0" y="0"/>
                                </a:moveTo>
                                <a:lnTo>
                                  <a:pt x="1495137" y="0"/>
                                </a:lnTo>
                                <a:lnTo>
                                  <a:pt x="1495137" y="1392346"/>
                                </a:lnTo>
                                <a:lnTo>
                                  <a:pt x="0" y="1392346"/>
                                </a:lnTo>
                                <a:lnTo>
                                  <a:pt x="0" y="0"/>
                                </a:lnTo>
                                <a:close/>
                              </a:path>
                            </a:pathLst>
                          </a:custGeom>
                          <a:blipFill>
                            <a:blip r:embed="rId187" cstate="email">
                              <a:extLst>
                                <a:ext uri="{28A0092B-C50C-407E-A947-70E740481C1C}">
                                  <a14:useLocalDpi xmlns:a14="http://schemas.microsoft.com/office/drawing/2010/main"/>
                                </a:ext>
                                <a:ext uri="{96DAC541-7B7A-43D3-8B79-37D633B846F1}">
                                  <asvg:svgBlip xmlns:asvg="http://schemas.microsoft.com/office/drawing/2016/SVG/main" r:embed="rId188"/>
                                </a:ext>
                              </a:extLst>
                            </a:blip>
                            <a:stretch>
                              <a:fillRect/>
                            </a:stretch>
                          </a:blipFill>
                          <a:ln cap="sq">
                            <a:noFill/>
                            <a:prstDash val="solid"/>
                            <a:miter/>
                          </a:ln>
                        </wps:spPr>
                        <wps:bodyPr/>
                      </wps:wsp>
                      <pic:pic xmlns:pic="http://schemas.openxmlformats.org/drawingml/2006/picture">
                        <pic:nvPicPr>
                          <pic:cNvPr id="4116" name="Graphic 21" descr="Group brainstorm with solid fill"/>
                          <pic:cNvPicPr>
                            <a:picLocks noChangeAspect="1"/>
                          </pic:cNvPicPr>
                        </pic:nvPicPr>
                        <pic:blipFill>
                          <a:blip r:embed="rId189">
                            <a:extLst>
                              <a:ext uri="{28A0092B-C50C-407E-A947-70E740481C1C}">
                                <a14:useLocalDpi xmlns:a14="http://schemas.microsoft.com/office/drawing/2010/main" val="0"/>
                              </a:ext>
                              <a:ext uri="{96DAC541-7B7A-43D3-8B79-37D633B846F1}">
                                <asvg:svgBlip xmlns:asvg="http://schemas.microsoft.com/office/drawing/2016/SVG/main" r:embed="rId190"/>
                              </a:ext>
                            </a:extLst>
                          </a:blip>
                          <a:stretch>
                            <a:fillRect/>
                          </a:stretch>
                        </pic:blipFill>
                        <pic:spPr>
                          <a:xfrm>
                            <a:off x="5077543" y="325195"/>
                            <a:ext cx="549958" cy="549958"/>
                          </a:xfrm>
                          <a:prstGeom prst="rect">
                            <a:avLst/>
                          </a:prstGeom>
                        </pic:spPr>
                      </pic:pic>
                      <pic:pic xmlns:pic="http://schemas.openxmlformats.org/drawingml/2006/picture">
                        <pic:nvPicPr>
                          <pic:cNvPr id="4117" name="Graphic 42" descr="Bar graph with upward trend with solid fill"/>
                          <pic:cNvPicPr>
                            <a:picLocks noChangeAspect="1"/>
                          </pic:cNvPicPr>
                        </pic:nvPicPr>
                        <pic:blipFill>
                          <a:blip r:embed="rId191">
                            <a:extLst>
                              <a:ext uri="{96DAC541-7B7A-43D3-8B79-37D633B846F1}">
                                <asvg:svgBlip xmlns:asvg="http://schemas.microsoft.com/office/drawing/2016/SVG/main" r:embed="rId192"/>
                              </a:ext>
                            </a:extLst>
                          </a:blip>
                          <a:stretch>
                            <a:fillRect/>
                          </a:stretch>
                        </pic:blipFill>
                        <pic:spPr>
                          <a:xfrm>
                            <a:off x="411773" y="383296"/>
                            <a:ext cx="514686" cy="514686"/>
                          </a:xfrm>
                          <a:prstGeom prst="rect">
                            <a:avLst/>
                          </a:prstGeom>
                        </pic:spPr>
                      </pic:pic>
                      <pic:pic xmlns:pic="http://schemas.openxmlformats.org/drawingml/2006/picture">
                        <pic:nvPicPr>
                          <pic:cNvPr id="4118" name="Graphic 2" descr="Bullseye with solid fill"/>
                          <pic:cNvPicPr>
                            <a:picLocks noChangeAspect="1"/>
                          </pic:cNvPicPr>
                        </pic:nvPicPr>
                        <pic:blipFill>
                          <a:blip r:embed="rId193">
                            <a:extLst>
                              <a:ext uri="{28A0092B-C50C-407E-A947-70E740481C1C}">
                                <a14:useLocalDpi xmlns:a14="http://schemas.microsoft.com/office/drawing/2010/main" val="0"/>
                              </a:ext>
                              <a:ext uri="{96DAC541-7B7A-43D3-8B79-37D633B846F1}">
                                <asvg:svgBlip xmlns:asvg="http://schemas.microsoft.com/office/drawing/2016/SVG/main" r:embed="rId194"/>
                              </a:ext>
                            </a:extLst>
                          </a:blip>
                          <a:stretch>
                            <a:fillRect/>
                          </a:stretch>
                        </pic:blipFill>
                        <pic:spPr>
                          <a:xfrm>
                            <a:off x="3903227" y="344429"/>
                            <a:ext cx="564113" cy="564113"/>
                          </a:xfrm>
                          <a:prstGeom prst="rect">
                            <a:avLst/>
                          </a:prstGeom>
                        </pic:spPr>
                      </pic:pic>
                      <pic:pic xmlns:pic="http://schemas.openxmlformats.org/drawingml/2006/picture">
                        <pic:nvPicPr>
                          <pic:cNvPr id="4119" name="رسم 20" descr="مخطط شريط"/>
                          <pic:cNvPicPr>
                            <a:picLocks noChangeAspect="1"/>
                          </pic:cNvPicPr>
                        </pic:nvPicPr>
                        <pic:blipFill>
                          <a:blip r:embed="rId195">
                            <a:extLst>
                              <a:ext uri="{28A0092B-C50C-407E-A947-70E740481C1C}">
                                <a14:useLocalDpi xmlns:a14="http://schemas.microsoft.com/office/drawing/2010/main" val="0"/>
                              </a:ext>
                              <a:ext uri="{96DAC541-7B7A-43D3-8B79-37D633B846F1}">
                                <asvg:svgBlip xmlns:asvg="http://schemas.microsoft.com/office/drawing/2016/SVG/main" r:embed="rId196"/>
                              </a:ext>
                            </a:extLst>
                          </a:blip>
                          <a:stretch>
                            <a:fillRect/>
                          </a:stretch>
                        </pic:blipFill>
                        <pic:spPr>
                          <a:xfrm>
                            <a:off x="2773287" y="370611"/>
                            <a:ext cx="514686" cy="514686"/>
                          </a:xfrm>
                          <a:prstGeom prst="rect">
                            <a:avLst/>
                          </a:prstGeom>
                        </pic:spPr>
                      </pic:pic>
                    </wpg:wgp>
                  </a:graphicData>
                </a:graphic>
              </wp:inline>
            </w:drawing>
          </mc:Choice>
          <mc:Fallback>
            <w:pict>
              <v:group w14:anchorId="2605EF74" id="Group 4519" o:spid="_x0000_s1486" style="width:466.95pt;height:176.95pt;mso-position-horizontal-relative:char;mso-position-vertical-relative:line" coordsize="59300,224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">
                <v:group id="Group 1717196207" o:spid="_x0000_s1487" style="position:absolute;width:59300;height:22474" coordsize="59300,22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">
                  <v:shape id="Freeform 4" o:spid="_x0000_s1488" style="position:absolute;left:16946;top:132;width:3014;height:4172;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" path="m159839,l427420,v42392,,83048,16840,113024,46816c570419,76792,587259,117447,587259,159839r,493122c587259,741237,515697,812800,427420,812800r-267581,c117447,812800,76792,795960,46816,765984,16840,736008,,695353,,652961l,159839c,117447,16840,76792,46816,46816,76792,16840,117447,,159839,xe" fillcolor="#2e74b5 [2408]" stroked="f">
                    <v:stroke joinstyle="miter" endcap="square"/>
                    <v:path arrowok="t"/>
                  </v:shape>
                  <v:shape id="TextBox 5" o:spid="_x0000_s1489" type="#_x0000_t202" style="position:absolute;left:16946;top:132;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" filled="f" stroked="f">
                    <v:textbox inset=".59131mm,.59131mm,.59131mm,.59131mm"/>
                  </v:shape>
                  <v:line id="AutoShape 6" o:spid="_x0000_s1490" style="position:absolute;visibility:visible;mso-wrap-style:square" from="18453,9353" to="18453,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" strokecolor="#2e74b5 [2408]" strokeweight="2.25pt">
                    <v:stroke dashstyle="1 1" startarrowwidth="narrow" startarrowlength="short" endarrow="oval" endcap="round"/>
                  </v:line>
                  <v:shape id="Freeform 9" o:spid="_x0000_s1491" style="position:absolute;left:15100;top:2945;width:6546;height:6546;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" path="m406400,c181951,,,181951,,406400,,630849,181951,812800,406400,812800v224449,,406400,-181951,406400,-406400c812800,181951,630849,,406400,r,xe" strokecolor="#2e74b5 [2408]" strokeweight="1.5pt">
                    <v:stroke joinstyle="miter" endcap="square"/>
                    <v:path arrowok="t"/>
                  </v:shape>
                  <v:shape id="TextBox 10" o:spid="_x0000_s1492" type="#_x0000_t202" style="position:absolute;left:15713;top:3251;width:5320;height:5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" filled="f" stroked="f">
                    <v:textbox inset=".59131mm,.59131mm,.59131mm,.59131mm"/>
                  </v:shape>
                  <v:shape id="Freeform 12" o:spid="_x0000_s1493" style="position:absolute;left:28661;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" path="m159839,l427420,v42392,,83048,16840,113024,46816c570419,76792,587259,117447,587259,159839r,493122c587259,741237,515697,812800,427420,812800r-267581,c117447,812800,76792,795960,46816,765984,16840,736008,,695353,,652961l,159839c,117447,16840,76792,46816,46816,76792,16840,117447,,159839,xe" fillcolor="#ffd366" stroked="f">
                    <v:stroke joinstyle="miter" endcap="square"/>
                    <v:path arrowok="t"/>
                  </v:shape>
                  <v:shape id="TextBox 13" o:spid="_x0000_s1494" type="#_x0000_t202" style="position:absolute;left:28661;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" filled="f" stroked="f">
                    <v:textbox inset=".59131mm,.59131mm,.59131mm,.59131mm"/>
                  </v:shape>
                  <v:line id="AutoShape 14" o:spid="_x0000_s1495" style="position:absolute;visibility:visible;mso-wrap-style:square" from="30168,9289" to="30168,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" strokecolor="#ffd366" strokeweight="2.25pt">
                    <v:stroke dashstyle="1 1" startarrowwidth="narrow" startarrowlength="short" endarrow="oval" endcap="round"/>
                  </v:line>
                  <v:shape id="Freeform 17" o:spid="_x0000_s1496" style="position:absolute;left:26814;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" path="m406400,c181951,,,181951,,406400,,630849,181951,812800,406400,812800v224449,,406400,-181951,406400,-406400c812800,181951,630849,,406400,r,xe" strokecolor="#ffd366" strokeweight="1.5pt">
                    <v:stroke joinstyle="miter" endcap="square"/>
                    <v:path arrowok="t"/>
                  </v:shape>
                  <v:shape id="TextBox 18" o:spid="_x0000_s1497" type="#_x0000_t202" style="position:absolute;left:27428;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" filled="f" stroked="f">
                    <v:textbox inset=".59131mm,.59131mm,.59131mm,.59131mm"/>
                  </v:shape>
                  <v:shape id="Freeform 20" o:spid="_x0000_s1498" style="position:absolute;left:40375;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" path="m159839,l427420,v42392,,83048,16840,113024,46816c570419,76792,587259,117447,587259,159839r,493122c587259,741237,515697,812800,427420,812800r-267581,c117447,812800,76792,795960,46816,765984,16840,736008,,695353,,652961l,159839c,117447,16840,76792,46816,46816,76792,16840,117447,,159839,xe" fillcolor="#7f7f7f [1612]" stroked="f">
                    <v:stroke joinstyle="miter" endcap="square"/>
                    <v:path arrowok="t"/>
                  </v:shape>
                  <v:shape id="TextBox 21" o:spid="_x0000_s1499" type="#_x0000_t202" style="position:absolute;left:40375;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" filled="f" stroked="f">
                    <v:textbox inset=".59131mm,.59131mm,.59131mm,.59131mm"/>
                  </v:shape>
                  <v:line id="AutoShape 22" o:spid="_x0000_s1500" style="position:absolute;visibility:visible;mso-wrap-style:square" from="41882,9224" to="41882,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" strokecolor="#7f7f7f [1612]" strokeweight="2.25pt">
                    <v:stroke dashstyle="1 1" startarrowwidth="narrow" startarrowlength="short" endarrow="oval" endcap="round"/>
                  </v:line>
                  <v:shape id="Freeform 25" o:spid="_x0000_s1501" style="position:absolute;left:38529;top:2816;width:6546;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" path="m406400,c181951,,,181951,,406400,,630849,181951,812800,406400,812800v224449,,406400,-181951,406400,-406400c812800,181951,630849,,406400,r,xe" strokecolor="#7f7f7f [1612]" strokeweight="1.5pt">
                    <v:stroke joinstyle="miter" endcap="square"/>
                    <v:path arrowok="t"/>
                  </v:shape>
                  <v:shape id="TextBox 26" o:spid="_x0000_s1502" type="#_x0000_t202" style="position:absolute;left:39142;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" filled="f" stroked="f">
                    <v:textbox inset=".59131mm,.59131mm,.59131mm,.59131mm"/>
                  </v:shape>
                  <v:shape id="Freeform 28" o:spid="_x0000_s1503" style="position:absolute;left:52098;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29" o:spid="_x0000_s1504" type="#_x0000_t202" style="position:absolute;left:52098;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" filled="f" stroked="f">
                    <v:textbox inset=".59131mm,.59131mm,.59131mm,.59131mm"/>
                  </v:shape>
                  <v:line id="AutoShape 30" o:spid="_x0000_s1505" style="position:absolute;visibility:visible;mso-wrap-style:square" from="53605,9224" to="53605,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" strokecolor="#168489" strokeweight="2.25pt">
                    <v:stroke dashstyle="1 1" startarrowwidth="narrow" startarrowlength="short" endarrow="oval" endcap="round"/>
                  </v:line>
                  <v:shape id="Freeform 33" o:spid="_x0000_s1506" style="position:absolute;left:50251;top:2816;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" path="m406400,c181951,,,181951,,406400,,630849,181951,812800,406400,812800v224449,,406400,-181951,406400,-406400c812800,181951,630849,,406400,r,xe" strokecolor="#168489" strokeweight="1.5pt">
                    <v:stroke joinstyle="miter" endcap="square"/>
                    <v:path arrowok="t"/>
                  </v:shape>
                  <v:shape id="TextBox 34" o:spid="_x0000_s1507" type="#_x0000_t202" style="position:absolute;left:50865;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" filled="f" stroked="f">
                    <v:textbox inset=".59131mm,.59131mm,.59131mm,.59131mm"/>
                  </v:shape>
                  <v:shape id="Freeform 36" o:spid="_x0000_s1508" style="position:absolute;left:5232;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37" o:spid="_x0000_s1509" type="#_x0000_t202" style="position:absolute;left:5232;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" filled="f" stroked="f">
                    <v:textbox inset=".59131mm,.59131mm,.59131mm,.59131mm"/>
                  </v:shape>
                  <v:line id="AutoShape 38" o:spid="_x0000_s1510" style="position:absolute;visibility:visible;mso-wrap-style:square" from="6739,9289" to="6739,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" strokecolor="#168489" strokeweight="2.25pt">
                    <v:stroke dashstyle="1 1" startarrowwidth="narrow" startarrowlength="short" endarrow="oval" endcap="round"/>
                  </v:line>
                  <v:shape id="Freeform 41" o:spid="_x0000_s1511" style="position:absolute;left:3385;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" path="m406400,c181951,,,181951,,406400,,630849,181951,812800,406400,812800v224449,,406400,-181951,406400,-406400c812800,181951,630849,,406400,r,xe" strokecolor="#168489" strokeweight="1.5pt">
                    <v:stroke joinstyle="miter" endcap="square"/>
                    <v:path arrowok="t"/>
                  </v:shape>
                  <v:shape id="TextBox 42" o:spid="_x0000_s1512" type="#_x0000_t202" style="position:absolute;left:3999;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" filled="f" stroked="f">
                    <v:textbox inset=".59131mm,.59131mm,.59131mm,.59131mm"/>
                  </v:shape>
                  <v:shape id="TextBox 48" o:spid="_x0000_s1513" type="#_x0000_t202" style="position:absolute;left:17044;top:115;width:25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" filled="f" stroked="f">
                    <v:textbox style="mso-fit-shape-to-text:t" inset="0,0,0,0">
                      <w:txbxContent>
                        <w:p w14:paraId="32B61B8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v:textbox>
                  </v:shape>
                  <v:shape id="TextBox 49" o:spid="_x0000_s1514" type="#_x0000_t202" style="position:absolute;left:28912;top:128;width:25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" filled="f" stroked="f">
                    <v:textbox style="mso-fit-shape-to-text:t" inset="0,0,0,0">
                      <w:txbxContent>
                        <w:p w14:paraId="1D2D896C"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v:textbox>
                  </v:shape>
                  <v:shape id="TextBox 50" o:spid="_x0000_s1515" type="#_x0000_t202" style="position:absolute;left:24498;top:13893;width:10757;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" filled="f" stroked="f">
                    <v:textbox style="mso-fit-shape-to-text:t" inset="0,0,0,0">
                      <w:txbxContent>
                        <w:p w14:paraId="7B710A49" w14:textId="77777777" w:rsidR="00D33F32" w:rsidRDefault="00D33F32" w:rsidP="00D33F32">
                          <w:pPr>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تحليل الفجوات المهنية</w:t>
                          </w:r>
                        </w:p>
                      </w:txbxContent>
                    </v:textbox>
                  </v:shape>
                  <v:shape id="TextBox 51" o:spid="_x0000_s1516" type="#_x0000_t202" style="position:absolute;left:40623;top:64;width:250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" filled="f" stroked="f">
                    <v:textbox style="mso-fit-shape-to-text:t" inset="0,0,0,0">
                      <w:txbxContent>
                        <w:p w14:paraId="57DF8678" w14:textId="77777777" w:rsidR="00D33F32" w:rsidRP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sidRPr="00D33F32">
                            <w:rPr>
                              <w:rFonts w:ascii="SST Arabic Medium" w:eastAsia="SST Arabic Bold" w:hAnsi="SST Arabic Medium" w:cs="SST Arabic Medium"/>
                              <w:b/>
                              <w:bCs/>
                              <w:color w:val="F8F8F8"/>
                              <w:kern w:val="24"/>
                              <w:szCs w:val="28"/>
                              <w:rtl/>
                            </w:rPr>
                            <w:t>02</w:t>
                          </w:r>
                        </w:p>
                      </w:txbxContent>
                    </v:textbox>
                  </v:shape>
                  <v:shape id="TextBox 52" o:spid="_x0000_s1517" type="#_x0000_t202" style="position:absolute;left:52349;width:25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" filled="f" stroked="f">
                    <v:textbox style="mso-fit-shape-to-text:t" inset="0,0,0,0">
                      <w:txbxContent>
                        <w:p w14:paraId="082921D1"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v:textbox>
                  </v:shape>
                  <v:shape id="TextBox 53" o:spid="_x0000_s1518" type="#_x0000_t202" style="position:absolute;left:48289;top:13893;width:1101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" filled="f" stroked="f">
                    <v:textbox style="mso-fit-shape-to-text:t" inset="0,0,0,0">
                      <w:txbxContent>
                        <w:p w14:paraId="6993C32A"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الرؤية والرسالة المهنية</w:t>
                          </w:r>
                        </w:p>
                      </w:txbxContent>
                    </v:textbox>
                  </v:shape>
                  <v:shape id="TextBox 54" o:spid="_x0000_s1519" type="#_x0000_t202" style="position:absolute;left:5232;width:25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" filled="f" stroked="f">
                    <v:textbox style="mso-fit-shape-to-text:t" inset="0,0,0,0">
                      <w:txbxContent>
                        <w:p w14:paraId="4227B52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v:textbox>
                  </v:shape>
                  <v:shape id="TextBox 55" o:spid="_x0000_s1520" type="#_x0000_t202" style="position:absolute;left:36518;top:13889;width:10954;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" filled="f" stroked="f">
                    <v:textbox style="mso-fit-shape-to-text:t" inset="0,0,0,0">
                      <w:txbxContent>
                        <w:p w14:paraId="59D12C0D" w14:textId="77777777" w:rsidR="00D33F32" w:rsidRDefault="00D33F32" w:rsidP="00D33F32">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الأهداف المهنية بمستوياتها المختلفة</w:t>
                          </w:r>
                        </w:p>
                      </w:txbxContent>
                    </v:textbox>
                  </v:shape>
                  <v:shape id="TextBox 56" o:spid="_x0000_s1521" type="#_x0000_t202" style="position:absolute;left:12004;top:13893;width:1141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" filled="f" stroked="f">
                    <v:textbox style="mso-fit-shape-to-text:t" inset="0,0,0,0">
                      <w:txbxContent>
                        <w:p w14:paraId="69C11FA0" w14:textId="77777777" w:rsidR="00D33F32" w:rsidRDefault="00D33F32" w:rsidP="00D33F32">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مسارات العمل والإجراءات</w:t>
                          </w:r>
                        </w:p>
                      </w:txbxContent>
                    </v:textbox>
                  </v:shape>
                  <v:shape id="TextBox 57" o:spid="_x0000_s1522" type="#_x0000_t202" style="position:absolute;top:13893;width:12109;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" filled="f" stroked="f">
                    <v:textbox style="mso-fit-shape-to-text:t" inset="0,0,0,0">
                      <w:txbxContent>
                        <w:p w14:paraId="32876CEC"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مؤشرات النجاح وآليّات المتابعة</w:t>
                          </w:r>
                        </w:p>
                      </w:txbxContent>
                    </v:textbox>
                  </v:shape>
                </v:group>
                <v:shape id="Freeform 77" o:spid="_x0000_s1523" style="position:absolute;left:16177;top:4027;width:4450;height:4442;visibility:visible;mso-wrap-style:square;v-text-anchor:top" coordsize="1495137,13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" path="m,l1495137,r,1392346l,1392346,,xe" stroked="f">
                  <v:fill r:id="rId197" o:title="" recolor="t" rotate="t" type="frame"/>
                  <v:stroke joinstyle="miter" endcap="square"/>
                  <v:path arrowok="t"/>
                </v:shape>
                <v:shape id="Graphic 21" o:spid="_x0000_s1524" type="#_x0000_t75" alt="Group brainstorm with solid fill" style="position:absolute;left:50775;top:3251;width:5500;height:5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">
                  <v:imagedata r:id="rId198" o:title="Group brainstorm with solid fill"/>
                </v:shape>
                <v:shape id="Graphic 42" o:spid="_x0000_s1525" type="#_x0000_t75" alt="Bar graph with upward trend with solid fill" style="position:absolute;left:4117;top:3832;width:5147;height:5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">
                  <v:imagedata r:id="rId199" o:title="Bar graph with upward trend with solid fill"/>
                </v:shape>
                <v:shape id="Graphic 2" o:spid="_x0000_s1526" type="#_x0000_t75" alt="Bullseye with solid fill" style="position:absolute;left:39032;top:3444;width:5641;height:5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">
                  <v:imagedata r:id="rId200" o:title="Bullseye with solid fill"/>
                </v:shape>
                <v:shape id="رسم 20" o:spid="_x0000_s1527" type="#_x0000_t75" alt="مخطط شريط" style="position:absolute;left:27732;top:3706;width:5147;height: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">
                  <v:imagedata r:id="rId201" o:title="مخطط شريط"/>
                </v:shape>
                <w10:anchorlock/>
              </v:group>
            </w:pict>
          </mc:Fallback>
        </mc:AlternateContent>
      </w:r>
    </w:p>
    <w:p w14:paraId="489A83D0" w14:textId="537591E0"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606A16CA" wp14:editId="4A447959">
                <wp:extent cx="5731510" cy="891540"/>
                <wp:effectExtent l="0" t="0" r="2540" b="22860"/>
                <wp:docPr id="16086930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36" name="مجموعة 47"/>
                        <wpg:cNvGrpSpPr/>
                        <wpg:grpSpPr>
                          <a:xfrm>
                            <a:off x="0" y="0"/>
                            <a:ext cx="5731510" cy="895351"/>
                            <a:chOff x="0" y="0"/>
                            <a:chExt cx="5878196" cy="918845"/>
                          </a:xfrm>
                        </wpg:grpSpPr>
                        <wpg:grpSp>
                          <wpg:cNvPr id="1608693037" name="مجموعة 48"/>
                          <wpg:cNvGrpSpPr/>
                          <wpg:grpSpPr>
                            <a:xfrm>
                              <a:off x="0" y="0"/>
                              <a:ext cx="5878196" cy="918845"/>
                              <a:chOff x="0" y="0"/>
                              <a:chExt cx="6240348" cy="919070"/>
                            </a:xfrm>
                          </wpg:grpSpPr>
                          <wpg:grpSp>
                            <wpg:cNvPr id="1608693038" name="مجموعة 49"/>
                            <wpg:cNvGrpSpPr/>
                            <wpg:grpSpPr>
                              <a:xfrm>
                                <a:off x="0" y="169208"/>
                                <a:ext cx="5433072" cy="580613"/>
                                <a:chOff x="0" y="169208"/>
                                <a:chExt cx="5433072" cy="580613"/>
                              </a:xfrm>
                            </wpg:grpSpPr>
                            <wps:wsp>
                              <wps:cNvPr id="16086930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2" name="مربع نص 41"/>
                          <wps:cNvSpPr txBox="1"/>
                          <wps:spPr>
                            <a:xfrm>
                              <a:off x="204466" y="256739"/>
                              <a:ext cx="4615440" cy="389397"/>
                            </a:xfrm>
                            <a:prstGeom prst="rect">
                              <a:avLst/>
                            </a:prstGeom>
                            <a:noFill/>
                          </wps:spPr>
                          <wps:txbx>
                            <w:txbxContent>
                              <w:p w14:paraId="6ABF99A0" w14:textId="311BD996"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الرؤية والرسالة المهنية</w:t>
                                </w:r>
                              </w:p>
                            </w:txbxContent>
                          </wps:txbx>
                          <wps:bodyPr wrap="square" rtlCol="1">
                            <a:spAutoFit/>
                          </wps:bodyPr>
                        </wps:wsp>
                      </wpg:grpSp>
                      <pic:pic xmlns:pic="http://schemas.openxmlformats.org/drawingml/2006/picture">
                        <pic:nvPicPr>
                          <pic:cNvPr id="1608693043"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06A16CA" id="_x0000_s15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&#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J5LobQcAAP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5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n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">
                  <v:group id="مجموعة 48" o:spid="_x0000_s15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">
                    <v:group id="مجموعة 49" o:spid="_x0000_s15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">
                      <v:shape id="شكل حر 50" o:spid="_x0000_s15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" fillcolor="#a5a5a5 [2092]" stroked="f" strokeweight="1pt">
                        <v:stroke joinstyle="miter"/>
                      </v:roundrect>
                    </v:group>
                    <v:oval id="شكل بيضاوي 52" o:spid="_x0000_s15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" filled="f" strokecolor="#168489" strokeweight="1pt">
                      <v:stroke joinstyle="miter"/>
                    </v:oval>
                  </v:group>
                  <v:shape id="مربع نص 41" o:spid="_x0000_s153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" filled="f" stroked="f">
                    <v:textbox style="mso-fit-shape-to-text:t">
                      <w:txbxContent>
                        <w:p w14:paraId="6ABF99A0" w14:textId="311BD996"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الرؤية والرسالة المهنية</w:t>
                          </w:r>
                        </w:p>
                      </w:txbxContent>
                    </v:textbox>
                  </v:shape>
                </v:group>
                <v:shape id="صورة 54" o:spid="_x0000_s15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">
                  <v:imagedata r:id="rId118" o:title=""/>
                </v:shape>
                <w10:anchorlock/>
              </v:group>
            </w:pict>
          </mc:Fallback>
        </mc:AlternateContent>
      </w:r>
    </w:p>
    <w:p w14:paraId="10047153" w14:textId="77777777" w:rsidR="00D0278B" w:rsidRPr="00F464DE" w:rsidRDefault="00D0278B" w:rsidP="00D0278B">
      <w:pPr>
        <w:rPr>
          <w:rtl/>
        </w:rPr>
      </w:pPr>
      <w:r w:rsidRPr="00F464DE">
        <w:rPr>
          <w:rtl/>
        </w:rPr>
        <w:t>- الرؤية: وصف واضح للوضع المستقبلي المنشود.</w:t>
      </w:r>
    </w:p>
    <w:p w14:paraId="157C42D7" w14:textId="77777777" w:rsidR="00D0278B" w:rsidRDefault="00D0278B" w:rsidP="00D0278B">
      <w:pPr>
        <w:rPr>
          <w:rtl/>
        </w:rPr>
      </w:pPr>
      <w:r w:rsidRPr="00F464DE">
        <w:rPr>
          <w:rtl/>
        </w:rPr>
        <w:t>- الرسالة: بيان قصير يعبّر عن القيم والغايات المهنية.</w:t>
      </w:r>
    </w:p>
    <w:p w14:paraId="7D9D7A52" w14:textId="1EB2A83A"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46EC8DBD" wp14:editId="17D7D07B">
                <wp:extent cx="5731510" cy="891540"/>
                <wp:effectExtent l="0" t="0" r="2540" b="22860"/>
                <wp:docPr id="16086930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45" name="مجموعة 47"/>
                        <wpg:cNvGrpSpPr/>
                        <wpg:grpSpPr>
                          <a:xfrm>
                            <a:off x="0" y="0"/>
                            <a:ext cx="5731510" cy="895351"/>
                            <a:chOff x="0" y="0"/>
                            <a:chExt cx="5878196" cy="918845"/>
                          </a:xfrm>
                        </wpg:grpSpPr>
                        <wpg:grpSp>
                          <wpg:cNvPr id="1608693046" name="مجموعة 48"/>
                          <wpg:cNvGrpSpPr/>
                          <wpg:grpSpPr>
                            <a:xfrm>
                              <a:off x="0" y="0"/>
                              <a:ext cx="5878196" cy="918845"/>
                              <a:chOff x="0" y="0"/>
                              <a:chExt cx="6240348" cy="919070"/>
                            </a:xfrm>
                          </wpg:grpSpPr>
                          <wpg:grpSp>
                            <wpg:cNvPr id="1608693047" name="مجموعة 49"/>
                            <wpg:cNvGrpSpPr/>
                            <wpg:grpSpPr>
                              <a:xfrm>
                                <a:off x="0" y="169208"/>
                                <a:ext cx="5433072" cy="580613"/>
                                <a:chOff x="0" y="169208"/>
                                <a:chExt cx="5433072" cy="580613"/>
                              </a:xfrm>
                            </wpg:grpSpPr>
                            <wps:wsp>
                              <wps:cNvPr id="16086930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51" name="مربع نص 41"/>
                          <wps:cNvSpPr txBox="1"/>
                          <wps:spPr>
                            <a:xfrm>
                              <a:off x="204466" y="256739"/>
                              <a:ext cx="4615440" cy="389397"/>
                            </a:xfrm>
                            <a:prstGeom prst="rect">
                              <a:avLst/>
                            </a:prstGeom>
                            <a:noFill/>
                          </wps:spPr>
                          <wps:txbx>
                            <w:txbxContent>
                              <w:p w14:paraId="1D6AA117" w14:textId="5FFC60DF"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الأهداف المهنية بمستوياتها المختلفة</w:t>
                                </w:r>
                              </w:p>
                            </w:txbxContent>
                          </wps:txbx>
                          <wps:bodyPr wrap="square" rtlCol="1">
                            <a:spAutoFit/>
                          </wps:bodyPr>
                        </wps:wsp>
                      </wpg:grpSp>
                      <pic:pic xmlns:pic="http://schemas.openxmlformats.org/drawingml/2006/picture">
                        <pic:nvPicPr>
                          <pic:cNvPr id="1608693052"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EC8DBD" id="_x0000_s15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BDkVcAcAAPw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BBDkV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5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">
                  <v:group id="مجموعة 48" o:spid="_x0000_s15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a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">
                    <v:group id="مجموعة 49" o:spid="_x0000_s15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">
                      <v:shape id="شكل حر 50" o:spid="_x0000_s15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" fillcolor="#a5a5a5 [2092]" stroked="f" strokeweight="1pt">
                        <v:stroke joinstyle="miter"/>
                      </v:roundrect>
                    </v:group>
                    <v:oval id="شكل بيضاوي 52" o:spid="_x0000_s15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" filled="f" strokecolor="#168489" strokeweight="1pt">
                      <v:stroke joinstyle="miter"/>
                    </v:oval>
                  </v:group>
                  <v:shape id="مربع نص 41" o:spid="_x0000_s154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" filled="f" stroked="f">
                    <v:textbox style="mso-fit-shape-to-text:t">
                      <w:txbxContent>
                        <w:p w14:paraId="1D6AA117" w14:textId="5FFC60DF"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الأهداف المهنية بمستوياتها المختلفة</w:t>
                          </w:r>
                        </w:p>
                      </w:txbxContent>
                    </v:textbox>
                  </v:shape>
                </v:group>
                <v:shape id="صورة 54" o:spid="_x0000_s15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">
                  <v:imagedata r:id="rId118" o:title=""/>
                </v:shape>
                <w10:anchorlock/>
              </v:group>
            </w:pict>
          </mc:Fallback>
        </mc:AlternateContent>
      </w:r>
    </w:p>
    <w:p w14:paraId="7E331BB6" w14:textId="77777777" w:rsidR="00D0278B" w:rsidRDefault="00D0278B" w:rsidP="00D0278B">
      <w:pPr>
        <w:rPr>
          <w:rtl/>
        </w:rPr>
      </w:pPr>
      <w:r w:rsidRPr="00F464DE">
        <w:rPr>
          <w:rtl/>
        </w:rPr>
        <w:t xml:space="preserve">تحديد الأهداف قصيرة ومتوسطة وطويلة المدى وفق معايير </w:t>
      </w:r>
      <w:r w:rsidRPr="00F464DE">
        <w:t>SMART</w:t>
      </w:r>
      <w:r w:rsidRPr="00F464DE">
        <w:rPr>
          <w:rtl/>
        </w:rPr>
        <w:t>.</w:t>
      </w:r>
    </w:p>
    <w:p w14:paraId="536D69AD" w14:textId="57E8324A"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01DE297D" wp14:editId="5F5ADF23">
                <wp:extent cx="5731510" cy="891540"/>
                <wp:effectExtent l="0" t="0" r="2540" b="22860"/>
                <wp:docPr id="16086930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54" name="مجموعة 47"/>
                        <wpg:cNvGrpSpPr/>
                        <wpg:grpSpPr>
                          <a:xfrm>
                            <a:off x="0" y="0"/>
                            <a:ext cx="5731510" cy="895351"/>
                            <a:chOff x="0" y="0"/>
                            <a:chExt cx="5878196" cy="918845"/>
                          </a:xfrm>
                        </wpg:grpSpPr>
                        <wpg:grpSp>
                          <wpg:cNvPr id="1608693055" name="مجموعة 48"/>
                          <wpg:cNvGrpSpPr/>
                          <wpg:grpSpPr>
                            <a:xfrm>
                              <a:off x="0" y="0"/>
                              <a:ext cx="5878196" cy="918845"/>
                              <a:chOff x="0" y="0"/>
                              <a:chExt cx="6240348" cy="919070"/>
                            </a:xfrm>
                          </wpg:grpSpPr>
                          <wpg:grpSp>
                            <wpg:cNvPr id="619260992" name="مجموعة 49"/>
                            <wpg:cNvGrpSpPr/>
                            <wpg:grpSpPr>
                              <a:xfrm>
                                <a:off x="0" y="169208"/>
                                <a:ext cx="5433072" cy="580613"/>
                                <a:chOff x="0" y="169208"/>
                                <a:chExt cx="5433072" cy="580613"/>
                              </a:xfrm>
                            </wpg:grpSpPr>
                            <wps:wsp>
                              <wps:cNvPr id="619260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5" name="مربع نص 41"/>
                          <wps:cNvSpPr txBox="1"/>
                          <wps:spPr>
                            <a:xfrm>
                              <a:off x="204466" y="256739"/>
                              <a:ext cx="4615440" cy="389397"/>
                            </a:xfrm>
                            <a:prstGeom prst="rect">
                              <a:avLst/>
                            </a:prstGeom>
                            <a:noFill/>
                          </wps:spPr>
                          <wps:txbx>
                            <w:txbxContent>
                              <w:p w14:paraId="277BEAB7" w14:textId="0A3CE9F7"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تحليل الفجوات المهنية</w:t>
                                </w:r>
                              </w:p>
                            </w:txbxContent>
                          </wps:txbx>
                          <wps:bodyPr wrap="square" rtlCol="1">
                            <a:spAutoFit/>
                          </wps:bodyPr>
                        </wps:wsp>
                      </wpg:grpSp>
                      <pic:pic xmlns:pic="http://schemas.openxmlformats.org/drawingml/2006/picture">
                        <pic:nvPicPr>
                          <pic:cNvPr id="619261006"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DE297D" id="_x0000_s15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Dl3JY90AAAAFAQAA&#10;DwAAAGRycy9kb3ducmV2LnhtbEyPQUvDQBCF74L/YRnBm91NrcXGbEop6qkIbQXpbZudJqHZ2ZDd&#10;Jum/d/SilwfDe7z3TbYcXSN67ELtSUMyUSCQCm9rKjV87t8enkGEaMiaxhNquGKAZX57k5nU+oG2&#10;2O9iKbiEQmo0VDG2qZShqNCZMPEtEnsn3zkT+exKaTszcLlr5FSpuXSmJl6oTIvrCovz7uI0vA9m&#10;WD0mr/3mfFpfD/unj69Nglrf342rFxARx/gXhh98RoecmY7+QjaIRgM/En+VvYWazkEcOTRT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">
                <v:group id="مجموعة 47" o:spid="_x0000_s15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">
                  <v:group id="مجموعة 48" o:spid="_x0000_s15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">
                    <v:group id="مجموعة 49" o:spid="_x0000_s15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">
                      <v:shape id="شكل حر 50" o:spid="_x0000_s15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" fillcolor="#a5a5a5 [2092]" stroked="f" strokeweight="1pt">
                        <v:stroke joinstyle="miter"/>
                      </v:roundrect>
                    </v:group>
                    <v:oval id="شكل بيضاوي 52" o:spid="_x0000_s15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" filled="f" strokecolor="#168489" strokeweight="1pt">
                      <v:stroke joinstyle="miter"/>
                    </v:oval>
                  </v:group>
                  <v:shape id="مربع نص 41" o:spid="_x0000_s155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" filled="f" stroked="f">
                    <v:textbox style="mso-fit-shape-to-text:t">
                      <w:txbxContent>
                        <w:p w14:paraId="277BEAB7" w14:textId="0A3CE9F7"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تحليل الفجوات المهنية</w:t>
                          </w:r>
                        </w:p>
                      </w:txbxContent>
                    </v:textbox>
                  </v:shape>
                </v:group>
                <v:shape id="صورة 54" o:spid="_x0000_s15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">
                  <v:imagedata r:id="rId118" o:title=""/>
                </v:shape>
                <w10:anchorlock/>
              </v:group>
            </w:pict>
          </mc:Fallback>
        </mc:AlternateContent>
      </w:r>
    </w:p>
    <w:p w14:paraId="699537E1" w14:textId="77777777" w:rsidR="00D0278B" w:rsidRPr="00F464DE" w:rsidRDefault="00D0278B" w:rsidP="00D0278B">
      <w:pPr>
        <w:rPr>
          <w:rtl/>
        </w:rPr>
      </w:pPr>
      <w:r w:rsidRPr="00F464DE">
        <w:rPr>
          <w:rtl/>
        </w:rPr>
        <w:t>- تحديد الفجوة بين المهارات الحالية والمطلوبة.</w:t>
      </w:r>
    </w:p>
    <w:p w14:paraId="1C8D9832" w14:textId="77777777" w:rsidR="00D0278B" w:rsidRPr="00F464DE" w:rsidRDefault="00D0278B" w:rsidP="00D0278B">
      <w:pPr>
        <w:rPr>
          <w:rtl/>
        </w:rPr>
      </w:pPr>
      <w:r w:rsidRPr="00F464DE">
        <w:rPr>
          <w:rtl/>
        </w:rPr>
        <w:t>- تحديد الخبرات والمعارف التي تحتاج إلى تطوير.</w:t>
      </w:r>
    </w:p>
    <w:p w14:paraId="7F146763" w14:textId="77777777" w:rsidR="00D0278B" w:rsidRDefault="00D0278B" w:rsidP="00D0278B">
      <w:pPr>
        <w:rPr>
          <w:rtl/>
        </w:rPr>
      </w:pPr>
      <w:r w:rsidRPr="00F464DE">
        <w:rPr>
          <w:rtl/>
        </w:rPr>
        <w:t>- تحديد الشهادات والمؤهلات اللازمة.</w:t>
      </w:r>
    </w:p>
    <w:p w14:paraId="7AECB274" w14:textId="0AAC09CE" w:rsidR="00D0278B" w:rsidRPr="00F464DE" w:rsidRDefault="00D0278B" w:rsidP="00D0278B">
      <w:pPr>
        <w:rPr>
          <w:rtl/>
        </w:rPr>
      </w:pPr>
      <w:r w:rsidRPr="002A078C">
        <w:rPr>
          <w:rFonts w:ascii="Sakkal Majalla" w:hAnsi="Sakkal Majalla"/>
          <w:noProof/>
          <w:sz w:val="34"/>
          <w:lang w:bidi="ar-EG"/>
        </w:rPr>
        <w:lastRenderedPageBreak/>
        <mc:AlternateContent>
          <mc:Choice Requires="wpg">
            <w:drawing>
              <wp:inline distT="0" distB="0" distL="0" distR="0" wp14:anchorId="0500C901" wp14:editId="706FA4AD">
                <wp:extent cx="5731510" cy="891540"/>
                <wp:effectExtent l="0" t="0" r="2540" b="22860"/>
                <wp:docPr id="619261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08" name="مجموعة 47"/>
                        <wpg:cNvGrpSpPr/>
                        <wpg:grpSpPr>
                          <a:xfrm>
                            <a:off x="0" y="0"/>
                            <a:ext cx="5731510" cy="895351"/>
                            <a:chOff x="0" y="0"/>
                            <a:chExt cx="5878196" cy="918845"/>
                          </a:xfrm>
                        </wpg:grpSpPr>
                        <wpg:grpSp>
                          <wpg:cNvPr id="619261009" name="مجموعة 48"/>
                          <wpg:cNvGrpSpPr/>
                          <wpg:grpSpPr>
                            <a:xfrm>
                              <a:off x="0" y="0"/>
                              <a:ext cx="5878196" cy="918845"/>
                              <a:chOff x="0" y="0"/>
                              <a:chExt cx="6240348" cy="919070"/>
                            </a:xfrm>
                          </wpg:grpSpPr>
                          <wpg:grpSp>
                            <wpg:cNvPr id="619261010" name="مجموعة 49"/>
                            <wpg:cNvGrpSpPr/>
                            <wpg:grpSpPr>
                              <a:xfrm>
                                <a:off x="0" y="169208"/>
                                <a:ext cx="5433072" cy="580613"/>
                                <a:chOff x="0" y="169208"/>
                                <a:chExt cx="5433072" cy="580613"/>
                              </a:xfrm>
                            </wpg:grpSpPr>
                            <wps:wsp>
                              <wps:cNvPr id="619261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4" name="مربع نص 41"/>
                          <wps:cNvSpPr txBox="1"/>
                          <wps:spPr>
                            <a:xfrm>
                              <a:off x="204466" y="256739"/>
                              <a:ext cx="4615440" cy="389397"/>
                            </a:xfrm>
                            <a:prstGeom prst="rect">
                              <a:avLst/>
                            </a:prstGeom>
                            <a:noFill/>
                          </wps:spPr>
                          <wps:txbx>
                            <w:txbxContent>
                              <w:p w14:paraId="658717E1" w14:textId="35506B11"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مسارات العمل والإجراءات</w:t>
                                </w:r>
                              </w:p>
                            </w:txbxContent>
                          </wps:txbx>
                          <wps:bodyPr wrap="square" rtlCol="1">
                            <a:spAutoFit/>
                          </wps:bodyPr>
                        </wps:wsp>
                      </wpg:grpSp>
                      <pic:pic xmlns:pic="http://schemas.openxmlformats.org/drawingml/2006/picture">
                        <pic:nvPicPr>
                          <pic:cNvPr id="619261015"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500C901" id="_x0000_s15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ii1Qt1BwAA9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15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">
                  <v:group id="مجموعة 48" o:spid="_x0000_s15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">
                    <v:group id="مجموعة 49" o:spid="_x0000_s15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">
                      <v:shape id="شكل حر 50" o:spid="_x0000_s15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" fillcolor="#a5a5a5 [2092]" stroked="f" strokeweight="1pt">
                        <v:stroke joinstyle="miter"/>
                      </v:roundrect>
                    </v:group>
                    <v:oval id="شكل بيضاوي 52" o:spid="_x0000_s15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" filled="f" strokecolor="#168489" strokeweight="1pt">
                      <v:stroke joinstyle="miter"/>
                    </v:oval>
                  </v:group>
                  <v:shape id="مربع نص 41" o:spid="_x0000_s156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" filled="f" stroked="f">
                    <v:textbox style="mso-fit-shape-to-text:t">
                      <w:txbxContent>
                        <w:p w14:paraId="658717E1" w14:textId="35506B11"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مسارات العمل والإجراءات</w:t>
                          </w:r>
                        </w:p>
                      </w:txbxContent>
                    </v:textbox>
                  </v:shape>
                </v:group>
                <v:shape id="صورة 54" o:spid="_x0000_s15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">
                  <v:imagedata r:id="rId118" o:title=""/>
                </v:shape>
                <w10:anchorlock/>
              </v:group>
            </w:pict>
          </mc:Fallback>
        </mc:AlternateContent>
      </w:r>
    </w:p>
    <w:p w14:paraId="47F529EB" w14:textId="77777777" w:rsidR="00D0278B" w:rsidRPr="00F464DE" w:rsidRDefault="00D0278B" w:rsidP="00D0278B">
      <w:pPr>
        <w:rPr>
          <w:rtl/>
        </w:rPr>
      </w:pPr>
      <w:r w:rsidRPr="00F464DE">
        <w:rPr>
          <w:rtl/>
        </w:rPr>
        <w:t>- قائمة بالإجراءات المحدّدة لكل هدف.</w:t>
      </w:r>
    </w:p>
    <w:p w14:paraId="235605B9" w14:textId="77777777" w:rsidR="00D0278B" w:rsidRPr="00F464DE" w:rsidRDefault="00D0278B" w:rsidP="00D0278B">
      <w:pPr>
        <w:rPr>
          <w:rtl/>
        </w:rPr>
      </w:pPr>
      <w:r w:rsidRPr="00F464DE">
        <w:rPr>
          <w:rtl/>
        </w:rPr>
        <w:t>- الجدول الزمني للتنفيذ والمواعيد النهائية.</w:t>
      </w:r>
    </w:p>
    <w:p w14:paraId="36264C85" w14:textId="77777777" w:rsidR="00D0278B" w:rsidRDefault="00D0278B" w:rsidP="00D0278B">
      <w:pPr>
        <w:rPr>
          <w:rtl/>
        </w:rPr>
      </w:pPr>
      <w:r w:rsidRPr="00F464DE">
        <w:rPr>
          <w:rtl/>
        </w:rPr>
        <w:t>- الموارد اللازمة (وقت، مال، دعم).</w:t>
      </w:r>
    </w:p>
    <w:p w14:paraId="4C53C18B" w14:textId="3752A076"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77E29200" wp14:editId="44F5C7D3">
                <wp:extent cx="5731510" cy="891540"/>
                <wp:effectExtent l="0" t="0" r="2540" b="22860"/>
                <wp:docPr id="6192610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17" name="مجموعة 47"/>
                        <wpg:cNvGrpSpPr/>
                        <wpg:grpSpPr>
                          <a:xfrm>
                            <a:off x="0" y="0"/>
                            <a:ext cx="5731510" cy="895351"/>
                            <a:chOff x="0" y="0"/>
                            <a:chExt cx="5878196" cy="918845"/>
                          </a:xfrm>
                        </wpg:grpSpPr>
                        <wpg:grpSp>
                          <wpg:cNvPr id="619261018" name="مجموعة 48"/>
                          <wpg:cNvGrpSpPr/>
                          <wpg:grpSpPr>
                            <a:xfrm>
                              <a:off x="0" y="0"/>
                              <a:ext cx="5878196" cy="918845"/>
                              <a:chOff x="0" y="0"/>
                              <a:chExt cx="6240348" cy="919070"/>
                            </a:xfrm>
                          </wpg:grpSpPr>
                          <wpg:grpSp>
                            <wpg:cNvPr id="619261019" name="مجموعة 49"/>
                            <wpg:cNvGrpSpPr/>
                            <wpg:grpSpPr>
                              <a:xfrm>
                                <a:off x="0" y="169208"/>
                                <a:ext cx="5433072" cy="580613"/>
                                <a:chOff x="0" y="169208"/>
                                <a:chExt cx="5433072" cy="580613"/>
                              </a:xfrm>
                            </wpg:grpSpPr>
                            <wps:wsp>
                              <wps:cNvPr id="6192610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3" name="مربع نص 41"/>
                          <wps:cNvSpPr txBox="1"/>
                          <wps:spPr>
                            <a:xfrm>
                              <a:off x="204466" y="256739"/>
                              <a:ext cx="4615440" cy="389397"/>
                            </a:xfrm>
                            <a:prstGeom prst="rect">
                              <a:avLst/>
                            </a:prstGeom>
                            <a:noFill/>
                          </wps:spPr>
                          <wps:txbx>
                            <w:txbxContent>
                              <w:p w14:paraId="4434C411" w14:textId="7999708C"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مؤشرات النجاح وآلي</w:t>
                                </w:r>
                                <w:r w:rsidRPr="00375124">
                                  <w:rPr>
                                    <w:rFonts w:eastAsia="Calibri" w:hAnsi="Adobe Arabic" w:cs="Adobe Arabic" w:hint="cs"/>
                                    <w:b/>
                                    <w:bCs/>
                                    <w:color w:val="FFFFFF"/>
                                    <w:kern w:val="24"/>
                                    <w:sz w:val="36"/>
                                    <w:szCs w:val="36"/>
                                    <w:rtl/>
                                    <w:lang w:bidi="ar-EG"/>
                                  </w:rPr>
                                  <w:t>ّ</w:t>
                                </w:r>
                                <w:r w:rsidRPr="00375124">
                                  <w:rPr>
                                    <w:rFonts w:eastAsia="Calibri" w:hAnsi="Adobe Arabic" w:cs="Adobe Arabic"/>
                                    <w:b/>
                                    <w:bCs/>
                                    <w:color w:val="FFFFFF"/>
                                    <w:kern w:val="24"/>
                                    <w:sz w:val="36"/>
                                    <w:szCs w:val="36"/>
                                    <w:rtl/>
                                    <w:lang w:bidi="ar-EG"/>
                                  </w:rPr>
                                  <w:t>ات المتابعة</w:t>
                                </w:r>
                              </w:p>
                            </w:txbxContent>
                          </wps:txbx>
                          <wps:bodyPr wrap="square" rtlCol="1">
                            <a:spAutoFit/>
                          </wps:bodyPr>
                        </wps:wsp>
                      </wpg:grpSp>
                      <pic:pic xmlns:pic="http://schemas.openxmlformats.org/drawingml/2006/picture">
                        <pic:nvPicPr>
                          <pic:cNvPr id="61926102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7E29200" id="_x0000_s15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dWvDubQcAAPU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5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">
                  <v:group id="مجموعة 48" o:spid="_x0000_s15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">
                    <v:group id="مجموعة 49" o:spid="_x0000_s15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">
                      <v:shape id="شكل حر 50" o:spid="_x0000_s15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" fillcolor="#a5a5a5 [2092]" stroked="f" strokeweight="1pt">
                        <v:stroke joinstyle="miter"/>
                      </v:roundrect>
                    </v:group>
                    <v:oval id="شكل بيضاوي 52" o:spid="_x0000_s15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" filled="f" strokecolor="#168489" strokeweight="1pt">
                      <v:stroke joinstyle="miter"/>
                    </v:oval>
                  </v:group>
                  <v:shape id="مربع نص 41" o:spid="_x0000_s157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" filled="f" stroked="f">
                    <v:textbox style="mso-fit-shape-to-text:t">
                      <w:txbxContent>
                        <w:p w14:paraId="4434C411" w14:textId="7999708C"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مؤشرات النجاح وآلي</w:t>
                          </w:r>
                          <w:r w:rsidRPr="00375124">
                            <w:rPr>
                              <w:rFonts w:eastAsia="Calibri" w:hAnsi="Adobe Arabic" w:cs="Adobe Arabic" w:hint="cs"/>
                              <w:b/>
                              <w:bCs/>
                              <w:color w:val="FFFFFF"/>
                              <w:kern w:val="24"/>
                              <w:sz w:val="36"/>
                              <w:szCs w:val="36"/>
                              <w:rtl/>
                              <w:lang w:bidi="ar-EG"/>
                            </w:rPr>
                            <w:t>ّ</w:t>
                          </w:r>
                          <w:r w:rsidRPr="00375124">
                            <w:rPr>
                              <w:rFonts w:eastAsia="Calibri" w:hAnsi="Adobe Arabic" w:cs="Adobe Arabic"/>
                              <w:b/>
                              <w:bCs/>
                              <w:color w:val="FFFFFF"/>
                              <w:kern w:val="24"/>
                              <w:sz w:val="36"/>
                              <w:szCs w:val="36"/>
                              <w:rtl/>
                              <w:lang w:bidi="ar-EG"/>
                            </w:rPr>
                            <w:t>ات المتابعة</w:t>
                          </w:r>
                        </w:p>
                      </w:txbxContent>
                    </v:textbox>
                  </v:shape>
                </v:group>
                <v:shape id="صورة 54" o:spid="_x0000_s15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">
                  <v:imagedata r:id="rId118" o:title=""/>
                </v:shape>
                <w10:anchorlock/>
              </v:group>
            </w:pict>
          </mc:Fallback>
        </mc:AlternateContent>
      </w:r>
    </w:p>
    <w:p w14:paraId="506C14A0" w14:textId="77777777" w:rsidR="00D0278B" w:rsidRPr="00F464DE" w:rsidRDefault="00D0278B" w:rsidP="00D0278B">
      <w:pPr>
        <w:rPr>
          <w:rtl/>
        </w:rPr>
      </w:pPr>
      <w:r w:rsidRPr="00F464DE">
        <w:rPr>
          <w:rtl/>
        </w:rPr>
        <w:t>- المعايير الكمية والنوعية لقياس التقدّم.</w:t>
      </w:r>
    </w:p>
    <w:p w14:paraId="5D60303D" w14:textId="77777777" w:rsidR="00D0278B" w:rsidRPr="00F464DE" w:rsidRDefault="00D0278B" w:rsidP="00D0278B">
      <w:pPr>
        <w:rPr>
          <w:rtl/>
        </w:rPr>
      </w:pPr>
      <w:r w:rsidRPr="00F464DE">
        <w:rPr>
          <w:rtl/>
        </w:rPr>
        <w:t>- آلية المراجعة والتقييم الدوري.</w:t>
      </w:r>
    </w:p>
    <w:p w14:paraId="4E278680" w14:textId="77777777" w:rsidR="00D0278B" w:rsidRPr="00F464DE" w:rsidRDefault="00D0278B" w:rsidP="00D0278B">
      <w:pPr>
        <w:rPr>
          <w:rtl/>
        </w:rPr>
      </w:pPr>
      <w:r w:rsidRPr="00F464DE">
        <w:rPr>
          <w:rtl/>
        </w:rPr>
        <w:t>- خطة بديلة في حال وجود معوقات.</w:t>
      </w:r>
    </w:p>
    <w:p w14:paraId="5D5FBD61" w14:textId="7CFC1E06" w:rsidR="00D0278B" w:rsidRPr="00375124" w:rsidRDefault="00375124" w:rsidP="00375124">
      <w:pPr>
        <w:pStyle w:val="ad"/>
        <w:rPr>
          <w:b w:val="0"/>
          <w:bCs/>
          <w:color w:val="168489"/>
          <w:rtl/>
        </w:rPr>
      </w:pPr>
      <w:r w:rsidRPr="00E42DAD">
        <w:rPr>
          <w:noProof/>
        </w:rPr>
        <mc:AlternateContent>
          <mc:Choice Requires="wpg">
            <w:drawing>
              <wp:anchor distT="0" distB="0" distL="114300" distR="114300" simplePos="0" relativeHeight="252832768" behindDoc="0" locked="0" layoutInCell="1" allowOverlap="1" wp14:anchorId="31F7F6EA" wp14:editId="664F3030">
                <wp:simplePos x="0" y="0"/>
                <wp:positionH relativeFrom="margin">
                  <wp:posOffset>4995545</wp:posOffset>
                </wp:positionH>
                <wp:positionV relativeFrom="paragraph">
                  <wp:posOffset>10603</wp:posOffset>
                </wp:positionV>
                <wp:extent cx="735965" cy="661670"/>
                <wp:effectExtent l="0" t="0" r="6985" b="5080"/>
                <wp:wrapSquare wrapText="bothSides"/>
                <wp:docPr id="171719620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04" name="Picture 1717196204" descr="Reference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05" name="Rectangle: Rounded Corners 1717196205"/>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FD0CDA9" id="Group 20" o:spid="_x0000_s1026" style="position:absolute;margin-left:393.35pt;margin-top:.85pt;width:57.95pt;height:52.1pt;z-index:252832768;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KLmtlPfAAAACQEAAA8AAABkcnMvZG93bnJl&#10;di54bWxMj0FrwkAQhe+F/odlhN7qJhajxmxEpO1JCtVC6W3NjkkwOxuyaxL/faenehoe3+PNe9lm&#10;tI3osfO1IwXxNAKBVDhTU6ng6/j2vAThgyajG0eo4IYeNvnjQ6ZT4wb6xP4QSsEh5FOtoAqhTaX0&#10;RYVW+6lrkZidXWd1YNmV0nR64HDbyFkUJdLqmvhDpVvcVVhcDler4H3Qw/Ylfu33l/Pu9nOcf3zv&#10;Y1TqaTJu1yACjuHfDH/1uTrk3OnkrmS8aBQslsmCrQz4MF9FswTEiXU0X4HMM3m/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">
                <v:shape id="Picture 1717196204"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">
                  <v:imagedata r:id="rId104" o:title="Reference "/>
                </v:shape>
                <v:roundrect id="Rectangle: Rounded Corners 171719620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" fillcolor="#168489" strokecolor="#168489" strokeweight="1pt">
                  <v:stroke joinstyle="miter"/>
                </v:roundrect>
                <w10:wrap type="square" anchorx="margin"/>
              </v:group>
            </w:pict>
          </mc:Fallback>
        </mc:AlternateContent>
      </w:r>
      <w:hyperlink r:id="rId202" w:history="1">
        <w:r w:rsidR="00D0278B" w:rsidRPr="00767FC6">
          <w:rPr>
            <w:rStyle w:val="Hyperlink"/>
            <w:b w:val="0"/>
            <w:bCs/>
            <w:rtl/>
          </w:rPr>
          <w:t>مثال توضيحي</w:t>
        </w:r>
      </w:hyperlink>
      <w:r w:rsidR="00D0278B" w:rsidRPr="00375124">
        <w:rPr>
          <w:b w:val="0"/>
          <w:bCs/>
          <w:color w:val="168489"/>
          <w:rtl/>
        </w:rPr>
        <w:t>:</w:t>
      </w:r>
    </w:p>
    <w:p w14:paraId="3CF12D1F" w14:textId="77777777" w:rsidR="00D0278B" w:rsidRPr="00F464DE" w:rsidRDefault="00D0278B" w:rsidP="00D0278B">
      <w:pPr>
        <w:rPr>
          <w:rtl/>
        </w:rPr>
      </w:pPr>
      <w:r w:rsidRPr="00F464DE">
        <w:rPr>
          <w:rtl/>
        </w:rPr>
        <w:t>سارة محاسبة تطمح للعمل كمراقب مالي خلال 4 سنوات. تتضمّن خطة التطوير الوظيفي الخاصة بها:</w:t>
      </w:r>
    </w:p>
    <w:p w14:paraId="0B5CD3E9" w14:textId="0DC1D9B5" w:rsidR="00D0278B" w:rsidRPr="00F464DE" w:rsidRDefault="00D0278B" w:rsidP="00D0278B">
      <w:pPr>
        <w:rPr>
          <w:rtl/>
        </w:rPr>
      </w:pPr>
      <w:r w:rsidRPr="00F464DE">
        <w:rPr>
          <w:rtl/>
        </w:rPr>
        <w:t>الرؤية: "أن أصبح مراقباً مالياً معتمداً يساهم في تعزيز الأداء المالي للمؤسسات من خلال الحلول المبتكرة والرقابة الفعّالة."</w:t>
      </w:r>
      <w:r w:rsidR="00D33F32" w:rsidRPr="00D33F32">
        <w:t xml:space="preserve"> </w:t>
      </w:r>
    </w:p>
    <w:p w14:paraId="033A365D" w14:textId="5A41AAEE" w:rsidR="00D0278B" w:rsidRPr="00D33F32" w:rsidRDefault="00D0278B" w:rsidP="00D33F32">
      <w:pPr>
        <w:pStyle w:val="ad"/>
        <w:rPr>
          <w:b w:val="0"/>
          <w:bCs/>
          <w:rtl/>
        </w:rPr>
      </w:pPr>
      <w:r w:rsidRPr="00D33F32">
        <w:rPr>
          <w:b w:val="0"/>
          <w:bCs/>
          <w:rtl/>
        </w:rPr>
        <w:t>الأهداف قصيرة المدى:</w:t>
      </w:r>
    </w:p>
    <w:p w14:paraId="6B444169" w14:textId="60C99A71" w:rsidR="00D0278B" w:rsidRPr="00F464DE" w:rsidRDefault="00D33F32" w:rsidP="00D0278B">
      <w:pPr>
        <w:rPr>
          <w:rtl/>
        </w:rPr>
      </w:pPr>
      <w:r>
        <w:rPr>
          <w:noProof/>
        </w:rPr>
        <w:drawing>
          <wp:anchor distT="0" distB="0" distL="114300" distR="114300" simplePos="0" relativeHeight="252833792" behindDoc="0" locked="0" layoutInCell="1" allowOverlap="1" wp14:anchorId="4C45EA07" wp14:editId="3136C8E7">
            <wp:simplePos x="0" y="0"/>
            <wp:positionH relativeFrom="margin">
              <wp:align>left</wp:align>
            </wp:positionH>
            <wp:positionV relativeFrom="paragraph">
              <wp:posOffset>11651</wp:posOffset>
            </wp:positionV>
            <wp:extent cx="1223010" cy="1223010"/>
            <wp:effectExtent l="0" t="0" r="0" b="0"/>
            <wp:wrapSquare wrapText="bothSides"/>
            <wp:docPr id="4120" name="Picture 4120" descr="Car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areer "/>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xml:space="preserve">- إتمام شهادة </w:t>
      </w:r>
      <w:r w:rsidR="00D0278B" w:rsidRPr="00F464DE">
        <w:t>CMA</w:t>
      </w:r>
      <w:r w:rsidR="00D0278B" w:rsidRPr="00F464DE">
        <w:rPr>
          <w:rtl/>
        </w:rPr>
        <w:t xml:space="preserve"> الجزء الأول خلال 6 أشهر.</w:t>
      </w:r>
    </w:p>
    <w:p w14:paraId="348E38C2" w14:textId="77777777" w:rsidR="00D0278B" w:rsidRPr="00F464DE" w:rsidRDefault="00D0278B" w:rsidP="00D0278B">
      <w:pPr>
        <w:rPr>
          <w:rtl/>
        </w:rPr>
      </w:pPr>
      <w:r w:rsidRPr="00F464DE">
        <w:rPr>
          <w:rtl/>
        </w:rPr>
        <w:t>- حضور 3 ورش عمل في التحليل المالي المتقدّم خلال العام الحالي.</w:t>
      </w:r>
    </w:p>
    <w:p w14:paraId="4F242C57" w14:textId="77777777" w:rsidR="00D0278B" w:rsidRPr="00D33F32" w:rsidRDefault="00D0278B" w:rsidP="00D33F32">
      <w:pPr>
        <w:pStyle w:val="ad"/>
        <w:rPr>
          <w:b w:val="0"/>
          <w:bCs/>
          <w:rtl/>
        </w:rPr>
      </w:pPr>
      <w:r w:rsidRPr="00D33F32">
        <w:rPr>
          <w:b w:val="0"/>
          <w:bCs/>
          <w:rtl/>
        </w:rPr>
        <w:t>تحليل الفجوات:</w:t>
      </w:r>
    </w:p>
    <w:p w14:paraId="39C5D27C" w14:textId="77777777" w:rsidR="00D0278B" w:rsidRPr="00F464DE" w:rsidRDefault="00D0278B" w:rsidP="00D0278B">
      <w:pPr>
        <w:rPr>
          <w:rtl/>
        </w:rPr>
      </w:pPr>
      <w:r w:rsidRPr="00F464DE">
        <w:rPr>
          <w:rtl/>
        </w:rPr>
        <w:t>- المهارات التقنية: تعزيز مهارات تحليل البيانات المالية والتنبؤ المالي.</w:t>
      </w:r>
    </w:p>
    <w:p w14:paraId="7528A075" w14:textId="77777777" w:rsidR="00D0278B" w:rsidRPr="00F464DE" w:rsidRDefault="00D0278B" w:rsidP="00D0278B">
      <w:pPr>
        <w:rPr>
          <w:rtl/>
        </w:rPr>
      </w:pPr>
      <w:r w:rsidRPr="00F464DE">
        <w:rPr>
          <w:rtl/>
        </w:rPr>
        <w:t>- المهارات الناعمة: تطوير مهارات التواصل والعرض.</w:t>
      </w:r>
    </w:p>
    <w:p w14:paraId="32A0984C" w14:textId="77777777" w:rsidR="00D0278B" w:rsidRPr="00F464DE" w:rsidRDefault="00D0278B" w:rsidP="00D0278B">
      <w:pPr>
        <w:rPr>
          <w:rtl/>
        </w:rPr>
      </w:pPr>
      <w:r w:rsidRPr="00F464DE">
        <w:rPr>
          <w:rtl/>
        </w:rPr>
        <w:t xml:space="preserve">- المؤهلات: الحصول على شهادة </w:t>
      </w:r>
      <w:r w:rsidRPr="00F464DE">
        <w:t>CMA</w:t>
      </w:r>
      <w:r w:rsidRPr="00F464DE">
        <w:rPr>
          <w:rtl/>
        </w:rPr>
        <w:t xml:space="preserve"> كاملة.</w:t>
      </w:r>
    </w:p>
    <w:p w14:paraId="55FF75BF" w14:textId="77777777" w:rsidR="00D0278B" w:rsidRPr="00D33F32" w:rsidRDefault="00D0278B" w:rsidP="00D33F32">
      <w:pPr>
        <w:pStyle w:val="ad"/>
        <w:keepNext/>
        <w:rPr>
          <w:b w:val="0"/>
          <w:bCs/>
          <w:rtl/>
        </w:rPr>
      </w:pPr>
      <w:r w:rsidRPr="00D33F32">
        <w:rPr>
          <w:b w:val="0"/>
          <w:bCs/>
          <w:rtl/>
        </w:rPr>
        <w:lastRenderedPageBreak/>
        <w:t>الإجراءات والمسارات:</w:t>
      </w:r>
    </w:p>
    <w:p w14:paraId="44550DEF" w14:textId="77777777" w:rsidR="00D0278B" w:rsidRPr="00F464DE" w:rsidRDefault="00D0278B" w:rsidP="00D0278B">
      <w:pPr>
        <w:rPr>
          <w:rtl/>
        </w:rPr>
      </w:pPr>
      <w:r w:rsidRPr="00F464DE">
        <w:rPr>
          <w:rtl/>
        </w:rPr>
        <w:t xml:space="preserve">1. التسجيل في برنامج </w:t>
      </w:r>
      <w:r w:rsidRPr="00F464DE">
        <w:t>CMA</w:t>
      </w:r>
      <w:r w:rsidRPr="00F464DE">
        <w:rPr>
          <w:rtl/>
        </w:rPr>
        <w:t xml:space="preserve"> وتخصيص 10 ساعات أسبوعياً للدراسة.</w:t>
      </w:r>
    </w:p>
    <w:p w14:paraId="0E0452BC" w14:textId="77777777" w:rsidR="00D0278B" w:rsidRPr="00F464DE" w:rsidRDefault="00D0278B" w:rsidP="00D0278B">
      <w:pPr>
        <w:rPr>
          <w:rtl/>
        </w:rPr>
      </w:pPr>
      <w:r w:rsidRPr="00F464DE">
        <w:rPr>
          <w:rtl/>
        </w:rPr>
        <w:t>2. التطوّع لقيادة مشروع تحسين التقارير المالية في الشركة.</w:t>
      </w:r>
    </w:p>
    <w:p w14:paraId="56E69FA8" w14:textId="77777777" w:rsidR="00D0278B" w:rsidRPr="00F464DE" w:rsidRDefault="00D0278B" w:rsidP="00D0278B">
      <w:pPr>
        <w:rPr>
          <w:rtl/>
        </w:rPr>
      </w:pPr>
      <w:r w:rsidRPr="00F464DE">
        <w:rPr>
          <w:rtl/>
        </w:rPr>
        <w:t xml:space="preserve">3. حضور دورة تدريبية في برمجية </w:t>
      </w:r>
      <w:r w:rsidRPr="00F464DE">
        <w:t>Power BI</w:t>
      </w:r>
      <w:r w:rsidRPr="00F464DE">
        <w:rPr>
          <w:rtl/>
        </w:rPr>
        <w:t xml:space="preserve"> لتحليل البيانات المالية.</w:t>
      </w:r>
    </w:p>
    <w:p w14:paraId="6887D40F" w14:textId="2A7448E5" w:rsidR="00D0278B" w:rsidRPr="00F464DE" w:rsidRDefault="00D33F32" w:rsidP="00D0278B">
      <w:pPr>
        <w:rPr>
          <w:rtl/>
        </w:rPr>
      </w:pPr>
      <w:r>
        <w:rPr>
          <w:noProof/>
        </w:rPr>
        <w:drawing>
          <wp:anchor distT="0" distB="0" distL="114300" distR="114300" simplePos="0" relativeHeight="252834816" behindDoc="0" locked="0" layoutInCell="1" allowOverlap="1" wp14:anchorId="5D2952E7" wp14:editId="4A1D4159">
            <wp:simplePos x="0" y="0"/>
            <wp:positionH relativeFrom="margin">
              <wp:align>left</wp:align>
            </wp:positionH>
            <wp:positionV relativeFrom="paragraph">
              <wp:posOffset>361507</wp:posOffset>
            </wp:positionV>
            <wp:extent cx="1223010" cy="1223010"/>
            <wp:effectExtent l="0" t="0" r="0" b="0"/>
            <wp:wrapSquare wrapText="bothSides"/>
            <wp:docPr id="4121" name="Picture 4121" descr="Tar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arget "/>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4. بناء شبكة علاقات مع 5 من المراقبين الماليين خلال المؤتمرات المهنية.</w:t>
      </w:r>
      <w:r w:rsidRPr="00D33F32">
        <w:t xml:space="preserve"> </w:t>
      </w:r>
    </w:p>
    <w:p w14:paraId="3DDF3018" w14:textId="77777777" w:rsidR="00D0278B" w:rsidRPr="00D33F32" w:rsidRDefault="00D0278B" w:rsidP="00D33F32">
      <w:pPr>
        <w:pStyle w:val="ad"/>
        <w:rPr>
          <w:b w:val="0"/>
          <w:bCs/>
          <w:rtl/>
        </w:rPr>
      </w:pPr>
      <w:r w:rsidRPr="00D33F32">
        <w:rPr>
          <w:b w:val="0"/>
          <w:bCs/>
          <w:rtl/>
        </w:rPr>
        <w:t>مؤشرات النجاح:</w:t>
      </w:r>
    </w:p>
    <w:p w14:paraId="3644F118" w14:textId="77777777" w:rsidR="00D0278B" w:rsidRPr="00F464DE" w:rsidRDefault="00D0278B" w:rsidP="00D0278B">
      <w:pPr>
        <w:rPr>
          <w:rtl/>
        </w:rPr>
      </w:pPr>
      <w:r w:rsidRPr="00F464DE">
        <w:rPr>
          <w:rtl/>
        </w:rPr>
        <w:t xml:space="preserve">- اجتياز اختبارات </w:t>
      </w:r>
      <w:r w:rsidRPr="00F464DE">
        <w:t>CMA</w:t>
      </w:r>
      <w:r w:rsidRPr="00F464DE">
        <w:rPr>
          <w:rtl/>
        </w:rPr>
        <w:t>.</w:t>
      </w:r>
    </w:p>
    <w:p w14:paraId="0DE20089" w14:textId="77777777" w:rsidR="00D0278B" w:rsidRPr="00F464DE" w:rsidRDefault="00D0278B" w:rsidP="00D0278B">
      <w:pPr>
        <w:rPr>
          <w:rtl/>
        </w:rPr>
      </w:pPr>
      <w:r w:rsidRPr="00F464DE">
        <w:rPr>
          <w:rtl/>
        </w:rPr>
        <w:t>- تقييمات إيجابية من المشرف على مشروع تحسين التقارير.</w:t>
      </w:r>
    </w:p>
    <w:p w14:paraId="323B40F1" w14:textId="77777777" w:rsidR="00D0278B" w:rsidRPr="00F464DE" w:rsidRDefault="00D0278B" w:rsidP="00D0278B">
      <w:pPr>
        <w:rPr>
          <w:rtl/>
        </w:rPr>
      </w:pPr>
      <w:r w:rsidRPr="00F464DE">
        <w:rPr>
          <w:rtl/>
        </w:rPr>
        <w:t>- زيادة عدد المهام التحليلية الموكلة إليها.</w:t>
      </w:r>
    </w:p>
    <w:p w14:paraId="263727BB" w14:textId="2A727047"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034A1F06" wp14:editId="49AD1E40">
                <wp:extent cx="5731510" cy="895350"/>
                <wp:effectExtent l="0" t="0" r="21590" b="19050"/>
                <wp:docPr id="83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98"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9" name="مجموعة 39"/>
                        <wpg:cNvGrpSpPr/>
                        <wpg:grpSpPr>
                          <a:xfrm>
                            <a:off x="0" y="0"/>
                            <a:ext cx="5731510" cy="895350"/>
                            <a:chOff x="0" y="0"/>
                            <a:chExt cx="5878196" cy="918845"/>
                          </a:xfrm>
                        </wpg:grpSpPr>
                        <wpg:grpSp>
                          <wpg:cNvPr id="8400" name="مجموعة 40"/>
                          <wpg:cNvGrpSpPr/>
                          <wpg:grpSpPr>
                            <a:xfrm>
                              <a:off x="0" y="0"/>
                              <a:ext cx="5878196" cy="918845"/>
                              <a:chOff x="0" y="0"/>
                              <a:chExt cx="6240348" cy="919070"/>
                            </a:xfrm>
                          </wpg:grpSpPr>
                          <wpg:grpSp>
                            <wpg:cNvPr id="8401" name="مجموعة 41"/>
                            <wpg:cNvGrpSpPr/>
                            <wpg:grpSpPr>
                              <a:xfrm>
                                <a:off x="0" y="169208"/>
                                <a:ext cx="5433072" cy="580613"/>
                                <a:chOff x="0" y="169208"/>
                                <a:chExt cx="5433072" cy="580613"/>
                              </a:xfrm>
                            </wpg:grpSpPr>
                            <wps:wsp>
                              <wps:cNvPr id="84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 name="مربع نص 41"/>
                          <wps:cNvSpPr txBox="1"/>
                          <wps:spPr>
                            <a:xfrm>
                              <a:off x="204484" y="256976"/>
                              <a:ext cx="4616071" cy="387740"/>
                            </a:xfrm>
                            <a:prstGeom prst="rect">
                              <a:avLst/>
                            </a:prstGeom>
                            <a:noFill/>
                          </wps:spPr>
                          <wps:txbx>
                            <w:txbxContent>
                              <w:p w14:paraId="2770B8E8" w14:textId="3D7A008E"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مهارات تطوير الذات المستمرة والتعل</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م المهني</w:t>
                                </w:r>
                              </w:p>
                            </w:txbxContent>
                          </wps:txbx>
                          <wps:bodyPr wrap="square" rtlCol="1">
                            <a:spAutoFit/>
                          </wps:bodyPr>
                        </wps:wsp>
                      </wpg:grpSp>
                    </wpg:wgp>
                  </a:graphicData>
                </a:graphic>
              </wp:inline>
            </w:drawing>
          </mc:Choice>
          <mc:Fallback>
            <w:pict>
              <v:group w14:anchorId="034A1F06" id="_x0000_s15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FlWxHkHAACMHA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5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">
                  <v:imagedata r:id="rId92" o:title=""/>
                </v:shape>
                <v:group id="مجموعة 39" o:spid="_x0000_s15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0" o:spid="_x0000_s15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group id="مجموعة 41" o:spid="_x0000_s15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">
                      <v:shape id="شكل حر 42" o:spid="_x0000_s15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" fillcolor="#168489" stroked="f" strokeweight="1pt">
                        <v:stroke joinstyle="miter"/>
                      </v:roundrect>
                    </v:group>
                    <v:oval id="شكل بيضاوي 44" o:spid="_x0000_s15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" filled="f" strokecolor="#a5a5a5 [2092]" strokeweight="1pt">
                      <v:stroke joinstyle="miter"/>
                    </v:oval>
                  </v:group>
                  <v:shape id="مربع نص 41" o:spid="_x0000_s15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" filled="f" stroked="f">
                    <v:textbox style="mso-fit-shape-to-text:t">
                      <w:txbxContent>
                        <w:p w14:paraId="2770B8E8" w14:textId="3D7A008E"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مهارات تطوير الذات المستمرة والتعل</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م المهني</w:t>
                          </w:r>
                        </w:p>
                      </w:txbxContent>
                    </v:textbox>
                  </v:shape>
                </v:group>
                <w10:anchorlock/>
              </v:group>
            </w:pict>
          </mc:Fallback>
        </mc:AlternateContent>
      </w:r>
    </w:p>
    <w:p w14:paraId="5B336B3D" w14:textId="214677E4" w:rsidR="00D0278B" w:rsidRPr="00F464DE" w:rsidRDefault="00D33F32" w:rsidP="00D0278B">
      <w:pPr>
        <w:rPr>
          <w:rtl/>
        </w:rPr>
      </w:pPr>
      <w:r>
        <w:rPr>
          <w:noProof/>
        </w:rPr>
        <w:drawing>
          <wp:anchor distT="0" distB="0" distL="114300" distR="114300" simplePos="0" relativeHeight="252835840" behindDoc="0" locked="0" layoutInCell="1" allowOverlap="1" wp14:anchorId="5622CE87" wp14:editId="27722E83">
            <wp:simplePos x="0" y="0"/>
            <wp:positionH relativeFrom="margin">
              <wp:align>left</wp:align>
            </wp:positionH>
            <wp:positionV relativeFrom="paragraph">
              <wp:posOffset>12744</wp:posOffset>
            </wp:positionV>
            <wp:extent cx="1223010" cy="1223010"/>
            <wp:effectExtent l="0" t="0" r="0" b="0"/>
            <wp:wrapSquare wrapText="bothSides"/>
            <wp:docPr id="4122" name="Picture 4122" descr="Self confid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lf confidence "/>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في اقتصاد المعرفة الحالي، أصبح التعلّم المستمر ضرورة مهنية وليس ترفاً. وفقاً لتقرير صادر عن منظمة العمل الدولية، فإنّ متوسط "نصف عمر المهارة" (الوقت الذي تستغرقه المهارة لتفقد نصف قيمتها) انخفض من 30 سنة في الثمانينات إلى أقل من 5 سنوات اليوم، وأقل من سنتين في بعض القطاعات التقنية.</w:t>
      </w:r>
      <w:r w:rsidRPr="00D33F32">
        <w:t xml:space="preserve"> </w:t>
      </w:r>
    </w:p>
    <w:p w14:paraId="5EA5F62C" w14:textId="16FD8E77" w:rsidR="00D0278B" w:rsidRDefault="00767FC6" w:rsidP="00D33F32">
      <w:pPr>
        <w:pStyle w:val="ad"/>
        <w:rPr>
          <w:b w:val="0"/>
          <w:bCs/>
          <w:color w:val="168489"/>
        </w:rPr>
      </w:pPr>
      <w:hyperlink r:id="rId206" w:history="1">
        <w:r w:rsidR="00D0278B" w:rsidRPr="00767FC6">
          <w:rPr>
            <w:rStyle w:val="Hyperlink"/>
            <w:b w:val="0"/>
            <w:bCs/>
            <w:rtl/>
          </w:rPr>
          <w:t>استراتيجيات التعلّم المستمر:</w:t>
        </w:r>
      </w:hyperlink>
    </w:p>
    <w:p w14:paraId="5B81F33B" w14:textId="3AE315A1" w:rsidR="00D33F32" w:rsidRPr="00D33F32" w:rsidRDefault="00D33F32" w:rsidP="00D33F32">
      <w:pPr>
        <w:pStyle w:val="ad"/>
        <w:rPr>
          <w:b w:val="0"/>
          <w:bCs/>
          <w:color w:val="168489"/>
          <w:rtl/>
        </w:rPr>
      </w:pPr>
      <w:r w:rsidRPr="00D33F32">
        <w:rPr>
          <w:b w:val="0"/>
          <w:bCs/>
          <w:noProof/>
          <w:color w:val="168489"/>
        </w:rPr>
        <mc:AlternateContent>
          <mc:Choice Requires="wpg">
            <w:drawing>
              <wp:inline distT="0" distB="0" distL="0" distR="0" wp14:anchorId="34C1896C" wp14:editId="0F832CCB">
                <wp:extent cx="5755552" cy="1383983"/>
                <wp:effectExtent l="0" t="0" r="17145" b="26035"/>
                <wp:docPr id="4123" name="Group 4"/>
                <wp:cNvGraphicFramePr/>
                <a:graphic xmlns:a="http://schemas.openxmlformats.org/drawingml/2006/main">
                  <a:graphicData uri="http://schemas.microsoft.com/office/word/2010/wordprocessingGroup">
                    <wpg:wgp>
                      <wpg:cNvGrpSpPr/>
                      <wpg:grpSpPr>
                        <a:xfrm>
                          <a:off x="0" y="0"/>
                          <a:ext cx="5755552" cy="1383983"/>
                          <a:chOff x="0" y="0"/>
                          <a:chExt cx="5957713" cy="1432999"/>
                        </a:xfrm>
                      </wpg:grpSpPr>
                      <wpg:grpSp>
                        <wpg:cNvPr id="4124" name="Group 4124"/>
                        <wpg:cNvGrpSpPr/>
                        <wpg:grpSpPr>
                          <a:xfrm>
                            <a:off x="0" y="0"/>
                            <a:ext cx="1432998" cy="1432999"/>
                            <a:chOff x="0" y="0"/>
                            <a:chExt cx="1432998" cy="1432999"/>
                          </a:xfrm>
                        </wpg:grpSpPr>
                        <wpg:grpSp>
                          <wpg:cNvPr id="4125" name="Group 4125"/>
                          <wpg:cNvGrpSpPr/>
                          <wpg:grpSpPr>
                            <a:xfrm>
                              <a:off x="0" y="0"/>
                              <a:ext cx="1432998" cy="1432999"/>
                              <a:chOff x="0" y="0"/>
                              <a:chExt cx="1714500" cy="1714500"/>
                            </a:xfrm>
                          </wpg:grpSpPr>
                          <wps:wsp>
                            <wps:cNvPr id="4126" name="Rectangle: Diagonal Corners Rounded 4126"/>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27" name="Oval 4127"/>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28" name="TextBox 4101"/>
                          <wps:cNvSpPr txBox="1"/>
                          <wps:spPr>
                            <a:xfrm>
                              <a:off x="38420" y="583874"/>
                              <a:ext cx="1355724" cy="409575"/>
                            </a:xfrm>
                            <a:prstGeom prst="rect">
                              <a:avLst/>
                            </a:prstGeom>
                            <a:noFill/>
                          </wps:spPr>
                          <wps:txbx>
                            <w:txbxContent>
                              <w:p w14:paraId="130F21C6" w14:textId="16E186BC"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التجريبي</w:t>
                                </w:r>
                              </w:p>
                            </w:txbxContent>
                          </wps:txbx>
                          <wps:bodyPr wrap="square" rtlCol="0">
                            <a:noAutofit/>
                          </wps:bodyPr>
                        </wps:wsp>
                      </wpg:grpSp>
                      <wpg:grpSp>
                        <wpg:cNvPr id="4129" name="Group 4129"/>
                        <wpg:cNvGrpSpPr/>
                        <wpg:grpSpPr>
                          <a:xfrm>
                            <a:off x="1508238" y="0"/>
                            <a:ext cx="4449475" cy="1432999"/>
                            <a:chOff x="1508238" y="0"/>
                            <a:chExt cx="4449475" cy="1432999"/>
                          </a:xfrm>
                        </wpg:grpSpPr>
                        <wpg:grpSp>
                          <wpg:cNvPr id="4130" name="Group 4130"/>
                          <wpg:cNvGrpSpPr/>
                          <wpg:grpSpPr>
                            <a:xfrm>
                              <a:off x="3016476" y="0"/>
                              <a:ext cx="1432998" cy="1432999"/>
                              <a:chOff x="3016476" y="0"/>
                              <a:chExt cx="1432998" cy="1432999"/>
                            </a:xfrm>
                          </wpg:grpSpPr>
                          <wpg:grpSp>
                            <wpg:cNvPr id="4131" name="Group 4131"/>
                            <wpg:cNvGrpSpPr/>
                            <wpg:grpSpPr>
                              <a:xfrm>
                                <a:off x="3016476" y="0"/>
                                <a:ext cx="1432998" cy="1432999"/>
                                <a:chOff x="3016478" y="0"/>
                                <a:chExt cx="1714500" cy="1714500"/>
                              </a:xfrm>
                            </wpg:grpSpPr>
                            <wps:wsp>
                              <wps:cNvPr id="4132" name="Rectangle: Diagonal Corners Rounded 4132"/>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33" name="Oval 4133"/>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34" name="TextBox 67"/>
                            <wps:cNvSpPr txBox="1"/>
                            <wps:spPr>
                              <a:xfrm>
                                <a:off x="3054534" y="418600"/>
                                <a:ext cx="1355724" cy="814420"/>
                              </a:xfrm>
                              <a:prstGeom prst="rect">
                                <a:avLst/>
                              </a:prstGeom>
                              <a:noFill/>
                            </wps:spPr>
                            <wps:txbx>
                              <w:txbxContent>
                                <w:p w14:paraId="03DEBEB5" w14:textId="1E9E3645"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غير الرسمي</w:t>
                                  </w:r>
                                </w:p>
                              </w:txbxContent>
                            </wps:txbx>
                            <wps:bodyPr wrap="square" rtlCol="0">
                              <a:noAutofit/>
                            </wps:bodyPr>
                          </wps:wsp>
                        </wpg:grpSp>
                        <wpg:grpSp>
                          <wpg:cNvPr id="4135" name="Group 4135"/>
                          <wpg:cNvGrpSpPr/>
                          <wpg:grpSpPr>
                            <a:xfrm>
                              <a:off x="1508238" y="0"/>
                              <a:ext cx="4449475" cy="1432999"/>
                              <a:chOff x="1508238" y="0"/>
                              <a:chExt cx="4449475" cy="1432999"/>
                            </a:xfrm>
                          </wpg:grpSpPr>
                          <wpg:grpSp>
                            <wpg:cNvPr id="4136" name="Group 4136"/>
                            <wpg:cNvGrpSpPr/>
                            <wpg:grpSpPr>
                              <a:xfrm>
                                <a:off x="1508238" y="0"/>
                                <a:ext cx="1432998" cy="1432999"/>
                                <a:chOff x="1508238" y="0"/>
                                <a:chExt cx="1432998" cy="1432999"/>
                              </a:xfrm>
                            </wpg:grpSpPr>
                            <wpg:grpSp>
                              <wpg:cNvPr id="4137" name="Group 4137"/>
                              <wpg:cNvGrpSpPr/>
                              <wpg:grpSpPr>
                                <a:xfrm>
                                  <a:off x="1508238" y="0"/>
                                  <a:ext cx="1432998" cy="1432999"/>
                                  <a:chOff x="1508239" y="0"/>
                                  <a:chExt cx="1714500" cy="1714500"/>
                                </a:xfrm>
                              </wpg:grpSpPr>
                              <wps:wsp>
                                <wps:cNvPr id="4138" name="Rectangle: Diagonal Corners Rounded 4138"/>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39" name="Oval 4139"/>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40" name="TextBox 71"/>
                              <wps:cNvSpPr txBox="1"/>
                              <wps:spPr>
                                <a:xfrm>
                                  <a:off x="1546622" y="583874"/>
                                  <a:ext cx="1355724" cy="409575"/>
                                </a:xfrm>
                                <a:prstGeom prst="rect">
                                  <a:avLst/>
                                </a:prstGeom>
                                <a:noFill/>
                              </wps:spPr>
                              <wps:txbx>
                                <w:txbxContent>
                                  <w:p w14:paraId="6F339498"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الاجتماعي</w:t>
                                    </w:r>
                                  </w:p>
                                  <w:p w14:paraId="21F407FE" w14:textId="59D8DA17" w:rsidR="00D33F32" w:rsidRDefault="00D33F32" w:rsidP="00D33F32">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4141" name="Group 4141"/>
                            <wpg:cNvGrpSpPr/>
                            <wpg:grpSpPr>
                              <a:xfrm>
                                <a:off x="4524715" y="0"/>
                                <a:ext cx="1432998" cy="1432999"/>
                                <a:chOff x="4524715" y="0"/>
                                <a:chExt cx="1432998" cy="1432999"/>
                              </a:xfrm>
                            </wpg:grpSpPr>
                            <wpg:grpSp>
                              <wpg:cNvPr id="4142" name="Group 4142"/>
                              <wpg:cNvGrpSpPr/>
                              <wpg:grpSpPr>
                                <a:xfrm>
                                  <a:off x="4524715" y="0"/>
                                  <a:ext cx="1432998" cy="1432999"/>
                                  <a:chOff x="4524717" y="0"/>
                                  <a:chExt cx="1714500" cy="1714500"/>
                                </a:xfrm>
                              </wpg:grpSpPr>
                              <wps:wsp>
                                <wps:cNvPr id="4143" name="Rectangle: Diagonal Corners Rounded 4143"/>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44" name="Oval 4144"/>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45" name="TextBox 4142"/>
                              <wps:cNvSpPr txBox="1"/>
                              <wps:spPr>
                                <a:xfrm>
                                  <a:off x="4563026" y="583874"/>
                                  <a:ext cx="1355724" cy="409575"/>
                                </a:xfrm>
                                <a:prstGeom prst="rect">
                                  <a:avLst/>
                                </a:prstGeom>
                                <a:noFill/>
                              </wps:spPr>
                              <wps:txbx>
                                <w:txbxContent>
                                  <w:p w14:paraId="3AE362AD"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الرسمي</w:t>
                                    </w:r>
                                  </w:p>
                                  <w:p w14:paraId="13E0246E" w14:textId="41B79531" w:rsidR="00D33F32" w:rsidRDefault="00D33F32" w:rsidP="00D33F32">
                                    <w:pPr>
                                      <w:bidi w:val="0"/>
                                      <w:jc w:val="center"/>
                                      <w:rPr>
                                        <w:rFonts w:ascii="Adobe Arabic" w:hAnsi="Adobe Arabic" w:cs="Adobe Arabic"/>
                                        <w:b/>
                                        <w:bCs/>
                                        <w:kern w:val="24"/>
                                        <w:sz w:val="40"/>
                                        <w:szCs w:val="40"/>
                                        <w:lang w:bidi="ar-SY"/>
                                      </w:rPr>
                                    </w:pPr>
                                  </w:p>
                                </w:txbxContent>
                              </wps:txbx>
                              <wps:bodyPr wrap="square" rtlCol="0">
                                <a:noAutofit/>
                              </wps:bodyPr>
                            </wps:wsp>
                          </wpg:grpSp>
                        </wpg:grpSp>
                      </wpg:grpSp>
                    </wpg:wgp>
                  </a:graphicData>
                </a:graphic>
              </wp:inline>
            </w:drawing>
          </mc:Choice>
          <mc:Fallback>
            <w:pict>
              <v:group w14:anchorId="34C1896C" id="Group 4" o:spid="_x0000_s1582" style="width:453.2pt;height:109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">
                <v:group id="Group 4124" o:spid="_x0000_s1583"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">
                  <v:group id="Group 4125" o:spid="_x0000_s1584"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41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Fin8vglPQK5/AAAA//8DAFBLAQItABQABgAIAAAAIQDb4fbL7gAAAIUBAAATAAAAAAAA&#10;AAAAAAAAAAAAAABbQ29udGVudF9UeXBlc10ueG1sUEsBAi0AFAAGAAgAAAAhAFr0LFu/AAAAFQEA&#10;AAsAAAAAAAAAAAAAAAAAHwEAAF9yZWxzLy5yZWxzUEsBAi0AFAAGAAgAAAAhAMkHHjXHAAAA3QAA&#10;AA8AAAAAAAAAAAAAAAAABwIAAGRycy9kb3ducmV2LnhtbFBLBQYAAAAAAwADALcAAAD7AgAAAAA=&#10;">
                    <v:shape id="Rectangle: Diagonal Corners Rounded 4126" o:spid="_x0000_s1585"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4127" o:spid="_x0000_s1586"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" fillcolor="white [3212]" strokecolor="#2e74b5 [2408]" strokeweight="1pt">
                      <v:stroke joinstyle="miter"/>
                    </v:oval>
                  </v:group>
                  <v:shape id="TextBox 4101" o:spid="_x0000_s1587" type="#_x0000_t202" style="position:absolute;left:384;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" filled="f" stroked="f">
                    <v:textbox>
                      <w:txbxContent>
                        <w:p w14:paraId="130F21C6" w14:textId="16E186BC"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التجريبي</w:t>
                          </w:r>
                        </w:p>
                      </w:txbxContent>
                    </v:textbox>
                  </v:shape>
                </v:group>
                <v:group id="Group 4129" o:spid="_x0000_s1588"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group id="Group 4130" o:spid="_x0000_s1589"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">
                    <v:group id="Group 4131" o:spid="_x0000_s1590"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">
                      <v:shape id="Rectangle: Diagonal Corners Rounded 4132" o:spid="_x0000_s1591"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4133" o:spid="_x0000_s1592"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" fillcolor="white [3212]" strokecolor="#7f7f7f [1612]" strokeweight="1pt">
                        <v:stroke joinstyle="miter"/>
                      </v:oval>
                    </v:group>
                    <v:shape id="TextBox 67" o:spid="_x0000_s1593" type="#_x0000_t202" style="position:absolute;left:30545;top:4186;width:13557;height:8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" filled="f" stroked="f">
                      <v:textbox>
                        <w:txbxContent>
                          <w:p w14:paraId="03DEBEB5" w14:textId="1E9E3645"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غير الرسمي</w:t>
                            </w:r>
                          </w:p>
                        </w:txbxContent>
                      </v:textbox>
                    </v:shape>
                  </v:group>
                  <v:group id="Group 4135" o:spid="_x0000_s1594"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">
                    <v:group id="Group 4136" o:spid="_x0000_s1595"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Baf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lin8vglPQK5/AAAA//8DAFBLAQItABQABgAIAAAAIQDb4fbL7gAAAIUBAAATAAAAAAAA&#10;AAAAAAAAAAAAAABbQ29udGVudF9UeXBlc10ueG1sUEsBAi0AFAAGAAgAAAAhAFr0LFu/AAAAFQEA&#10;AAsAAAAAAAAAAAAAAAAAHwEAAF9yZWxzLy5yZWxzUEsBAi0AFAAGAAgAAAAhALwMFp/HAAAA3QAA&#10;AA8AAAAAAAAAAAAAAAAABwIAAGRycy9kb3ducmV2LnhtbFBLBQYAAAAAAwADALcAAAD7AgAAAAA=&#10;">
                      <v:group id="Group 4137" o:spid="_x0000_s1596"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">
                        <v:shape id="Rectangle: Diagonal Corners Rounded 4138" o:spid="_x0000_s1597"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4139" o:spid="_x0000_s1598"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" fillcolor="white [3212]" strokecolor="#ffd366" strokeweight="1pt">
                          <v:stroke joinstyle="miter"/>
                        </v:oval>
                      </v:group>
                      <v:shape id="TextBox 71" o:spid="_x0000_s1599" type="#_x0000_t202" style="position:absolute;left:15466;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" filled="f" stroked="f">
                        <v:textbox>
                          <w:txbxContent>
                            <w:p w14:paraId="6F339498"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الاجتماعي</w:t>
                              </w:r>
                            </w:p>
                            <w:p w14:paraId="21F407FE" w14:textId="59D8DA17" w:rsidR="00D33F32" w:rsidRDefault="00D33F32" w:rsidP="00D33F32">
                              <w:pPr>
                                <w:bidi w:val="0"/>
                                <w:jc w:val="center"/>
                                <w:rPr>
                                  <w:rFonts w:ascii="Adobe Arabic" w:hAnsi="Adobe Arabic" w:cs="Adobe Arabic"/>
                                  <w:b/>
                                  <w:bCs/>
                                  <w:kern w:val="24"/>
                                  <w:sz w:val="40"/>
                                  <w:szCs w:val="40"/>
                                  <w:lang w:bidi="ar-SY"/>
                                </w:rPr>
                              </w:pPr>
                            </w:p>
                          </w:txbxContent>
                        </v:textbox>
                      </v:shape>
                    </v:group>
                    <v:group id="Group 4141" o:spid="_x0000_s1600"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">
                      <v:group id="Group 4142" o:spid="_x0000_s1601"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">
                        <v:shape id="Rectangle: Diagonal Corners Rounded 4143" o:spid="_x0000_s1602"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4144" o:spid="_x0000_s1603"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" fillcolor="white [3212]" strokecolor="#168489" strokeweight="1pt">
                          <v:stroke joinstyle="miter"/>
                        </v:oval>
                      </v:group>
                      <v:shape id="TextBox 4142" o:spid="_x0000_s1604" type="#_x0000_t202" style="position:absolute;left:45630;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" filled="f" stroked="f">
                        <v:textbox>
                          <w:txbxContent>
                            <w:p w14:paraId="3AE362AD"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الرسمي</w:t>
                              </w:r>
                            </w:p>
                            <w:p w14:paraId="13E0246E" w14:textId="41B79531" w:rsidR="00D33F32" w:rsidRDefault="00D33F32" w:rsidP="00D33F32">
                              <w:pPr>
                                <w:bidi w:val="0"/>
                                <w:jc w:val="center"/>
                                <w:rPr>
                                  <w:rFonts w:ascii="Adobe Arabic" w:hAnsi="Adobe Arabic" w:cs="Adobe Arabic"/>
                                  <w:b/>
                                  <w:bCs/>
                                  <w:kern w:val="24"/>
                                  <w:sz w:val="40"/>
                                  <w:szCs w:val="40"/>
                                  <w:lang w:bidi="ar-SY"/>
                                </w:rPr>
                              </w:pPr>
                            </w:p>
                          </w:txbxContent>
                        </v:textbox>
                      </v:shape>
                    </v:group>
                  </v:group>
                </v:group>
                <w10:anchorlock/>
              </v:group>
            </w:pict>
          </mc:Fallback>
        </mc:AlternateContent>
      </w:r>
    </w:p>
    <w:p w14:paraId="239A25DD" w14:textId="288E1214" w:rsidR="00D0278B" w:rsidRPr="00F464DE" w:rsidRDefault="00D0278B" w:rsidP="00D33F32">
      <w:pPr>
        <w:keepNext/>
        <w:rPr>
          <w:b/>
          <w:bCs/>
          <w:rtl/>
        </w:rPr>
      </w:pPr>
      <w:r w:rsidRPr="002A078C">
        <w:rPr>
          <w:rFonts w:ascii="Sakkal Majalla" w:hAnsi="Sakkal Majalla"/>
          <w:noProof/>
          <w:sz w:val="34"/>
          <w:lang w:bidi="ar-EG"/>
        </w:rPr>
        <w:lastRenderedPageBreak/>
        <mc:AlternateContent>
          <mc:Choice Requires="wpg">
            <w:drawing>
              <wp:inline distT="0" distB="0" distL="0" distR="0" wp14:anchorId="6D584056" wp14:editId="08C0764A">
                <wp:extent cx="5731510" cy="891540"/>
                <wp:effectExtent l="0" t="0" r="2540" b="22860"/>
                <wp:docPr id="6192610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26" name="مجموعة 47"/>
                        <wpg:cNvGrpSpPr/>
                        <wpg:grpSpPr>
                          <a:xfrm>
                            <a:off x="0" y="0"/>
                            <a:ext cx="5731510" cy="895351"/>
                            <a:chOff x="0" y="0"/>
                            <a:chExt cx="5878196" cy="918845"/>
                          </a:xfrm>
                        </wpg:grpSpPr>
                        <wpg:grpSp>
                          <wpg:cNvPr id="619261027" name="مجموعة 48"/>
                          <wpg:cNvGrpSpPr/>
                          <wpg:grpSpPr>
                            <a:xfrm>
                              <a:off x="0" y="0"/>
                              <a:ext cx="5878196" cy="918845"/>
                              <a:chOff x="0" y="0"/>
                              <a:chExt cx="6240348" cy="919070"/>
                            </a:xfrm>
                          </wpg:grpSpPr>
                          <wpg:grpSp>
                            <wpg:cNvPr id="619261028" name="مجموعة 49"/>
                            <wpg:cNvGrpSpPr/>
                            <wpg:grpSpPr>
                              <a:xfrm>
                                <a:off x="0" y="169208"/>
                                <a:ext cx="5433072" cy="580613"/>
                                <a:chOff x="0" y="169208"/>
                                <a:chExt cx="5433072" cy="580613"/>
                              </a:xfrm>
                            </wpg:grpSpPr>
                            <wps:wsp>
                              <wps:cNvPr id="619261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2" name="مربع نص 41"/>
                          <wps:cNvSpPr txBox="1"/>
                          <wps:spPr>
                            <a:xfrm>
                              <a:off x="204466" y="256739"/>
                              <a:ext cx="4615440" cy="389397"/>
                            </a:xfrm>
                            <a:prstGeom prst="rect">
                              <a:avLst/>
                            </a:prstGeom>
                            <a:noFill/>
                          </wps:spPr>
                          <wps:txbx>
                            <w:txbxContent>
                              <w:p w14:paraId="6BAB5FFB" w14:textId="0AAF7BF2"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الرسمي</w:t>
                                </w:r>
                              </w:p>
                            </w:txbxContent>
                          </wps:txbx>
                          <wps:bodyPr wrap="square" rtlCol="1">
                            <a:spAutoFit/>
                          </wps:bodyPr>
                        </wps:wsp>
                      </wpg:grpSp>
                      <pic:pic xmlns:pic="http://schemas.openxmlformats.org/drawingml/2006/picture">
                        <pic:nvPicPr>
                          <pic:cNvPr id="619261033"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584056" id="_x0000_s16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mtk0pvBwAA9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6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">
                  <v:group id="مجموعة 48" o:spid="_x0000_s16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">
                    <v:group id="مجموعة 49" o:spid="_x0000_s16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">
                      <v:shape id="شكل حر 50" o:spid="_x0000_s16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" fillcolor="#a5a5a5 [2092]" stroked="f" strokeweight="1pt">
                        <v:stroke joinstyle="miter"/>
                      </v:roundrect>
                    </v:group>
                    <v:oval id="شكل بيضاوي 52" o:spid="_x0000_s16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" filled="f" strokecolor="#168489" strokeweight="1pt">
                      <v:stroke joinstyle="miter"/>
                    </v:oval>
                  </v:group>
                  <v:shape id="مربع نص 41" o:spid="_x0000_s161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" filled="f" stroked="f">
                    <v:textbox style="mso-fit-shape-to-text:t">
                      <w:txbxContent>
                        <w:p w14:paraId="6BAB5FFB" w14:textId="0AAF7BF2"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الرسمي</w:t>
                          </w:r>
                        </w:p>
                      </w:txbxContent>
                    </v:textbox>
                  </v:shape>
                </v:group>
                <v:shape id="صورة 54" o:spid="_x0000_s16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">
                  <v:imagedata r:id="rId118" o:title=""/>
                </v:shape>
                <w10:anchorlock/>
              </v:group>
            </w:pict>
          </mc:Fallback>
        </mc:AlternateContent>
      </w:r>
    </w:p>
    <w:p w14:paraId="39A30D23" w14:textId="77777777" w:rsidR="00D0278B" w:rsidRPr="00F464DE" w:rsidRDefault="00D0278B" w:rsidP="00D0278B">
      <w:pPr>
        <w:rPr>
          <w:rtl/>
        </w:rPr>
      </w:pPr>
      <w:r w:rsidRPr="00F464DE">
        <w:rPr>
          <w:rtl/>
        </w:rPr>
        <w:t>- البرامج الأكاديمية والشهادات المهنية.</w:t>
      </w:r>
    </w:p>
    <w:p w14:paraId="3F3BD0BB" w14:textId="77777777" w:rsidR="00D0278B" w:rsidRPr="00F464DE" w:rsidRDefault="00D0278B" w:rsidP="00D0278B">
      <w:pPr>
        <w:rPr>
          <w:rtl/>
        </w:rPr>
      </w:pPr>
      <w:r w:rsidRPr="00F464DE">
        <w:rPr>
          <w:rtl/>
        </w:rPr>
        <w:t>- الدورات التدريبية المتخصّصة.</w:t>
      </w:r>
    </w:p>
    <w:p w14:paraId="74C367AD" w14:textId="77777777" w:rsidR="00D0278B" w:rsidRDefault="00D0278B" w:rsidP="00D0278B">
      <w:pPr>
        <w:rPr>
          <w:rtl/>
        </w:rPr>
      </w:pPr>
      <w:r w:rsidRPr="00F464DE">
        <w:rPr>
          <w:rtl/>
        </w:rPr>
        <w:t>- ورش العمل والمؤتمرات.</w:t>
      </w:r>
    </w:p>
    <w:p w14:paraId="7AE743BD" w14:textId="51ACD462"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6E5C90F6" wp14:editId="3CBD3721">
                <wp:extent cx="5731510" cy="891540"/>
                <wp:effectExtent l="0" t="0" r="2540" b="22860"/>
                <wp:docPr id="6192610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35" name="مجموعة 47"/>
                        <wpg:cNvGrpSpPr/>
                        <wpg:grpSpPr>
                          <a:xfrm>
                            <a:off x="0" y="0"/>
                            <a:ext cx="5731510" cy="895351"/>
                            <a:chOff x="0" y="0"/>
                            <a:chExt cx="5878196" cy="918845"/>
                          </a:xfrm>
                        </wpg:grpSpPr>
                        <wpg:grpSp>
                          <wpg:cNvPr id="619261036" name="مجموعة 48"/>
                          <wpg:cNvGrpSpPr/>
                          <wpg:grpSpPr>
                            <a:xfrm>
                              <a:off x="0" y="0"/>
                              <a:ext cx="5878196" cy="918845"/>
                              <a:chOff x="0" y="0"/>
                              <a:chExt cx="6240348" cy="919070"/>
                            </a:xfrm>
                          </wpg:grpSpPr>
                          <wpg:grpSp>
                            <wpg:cNvPr id="619261037" name="مجموعة 49"/>
                            <wpg:cNvGrpSpPr/>
                            <wpg:grpSpPr>
                              <a:xfrm>
                                <a:off x="0" y="169208"/>
                                <a:ext cx="5433072" cy="580613"/>
                                <a:chOff x="0" y="169208"/>
                                <a:chExt cx="5433072" cy="580613"/>
                              </a:xfrm>
                            </wpg:grpSpPr>
                            <wps:wsp>
                              <wps:cNvPr id="619261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1" name="مربع نص 41"/>
                          <wps:cNvSpPr txBox="1"/>
                          <wps:spPr>
                            <a:xfrm>
                              <a:off x="204466" y="256739"/>
                              <a:ext cx="4615440" cy="389397"/>
                            </a:xfrm>
                            <a:prstGeom prst="rect">
                              <a:avLst/>
                            </a:prstGeom>
                            <a:noFill/>
                          </wps:spPr>
                          <wps:txbx>
                            <w:txbxContent>
                              <w:p w14:paraId="151E97A8" w14:textId="10BDE43F"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غير الرسمي</w:t>
                                </w:r>
                              </w:p>
                            </w:txbxContent>
                          </wps:txbx>
                          <wps:bodyPr wrap="square" rtlCol="1">
                            <a:spAutoFit/>
                          </wps:bodyPr>
                        </wps:wsp>
                      </wpg:grpSp>
                      <pic:pic xmlns:pic="http://schemas.openxmlformats.org/drawingml/2006/picture">
                        <pic:nvPicPr>
                          <pic:cNvPr id="619261042"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5C90F6" id="_x0000_s16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Jhf1J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6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3b4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">
                  <v:group id="مجموعة 48" o:spid="_x0000_s16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iP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">
                    <v:group id="مجموعة 49" o:spid="_x0000_s16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">
                      <v:shape id="شكل حر 50" o:spid="_x0000_s16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" fillcolor="#a5a5a5 [2092]" stroked="f" strokeweight="1pt">
                        <v:stroke joinstyle="miter"/>
                      </v:roundrect>
                    </v:group>
                    <v:oval id="شكل بيضاوي 52" o:spid="_x0000_s16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" filled="f" strokecolor="#168489" strokeweight="1pt">
                      <v:stroke joinstyle="miter"/>
                    </v:oval>
                  </v:group>
                  <v:shape id="مربع نص 41" o:spid="_x0000_s162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" filled="f" stroked="f">
                    <v:textbox style="mso-fit-shape-to-text:t">
                      <w:txbxContent>
                        <w:p w14:paraId="151E97A8" w14:textId="10BDE43F"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غير الرسمي</w:t>
                          </w:r>
                        </w:p>
                      </w:txbxContent>
                    </v:textbox>
                  </v:shape>
                </v:group>
                <v:shape id="صورة 54" o:spid="_x0000_s16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">
                  <v:imagedata r:id="rId118" o:title=""/>
                </v:shape>
                <w10:anchorlock/>
              </v:group>
            </w:pict>
          </mc:Fallback>
        </mc:AlternateContent>
      </w:r>
    </w:p>
    <w:p w14:paraId="09D1D14C" w14:textId="77777777" w:rsidR="00D0278B" w:rsidRPr="00F464DE" w:rsidRDefault="00D0278B" w:rsidP="00D0278B">
      <w:pPr>
        <w:rPr>
          <w:rtl/>
        </w:rPr>
      </w:pPr>
      <w:r w:rsidRPr="00F464DE">
        <w:rPr>
          <w:rtl/>
        </w:rPr>
        <w:t>- المنصات التعليمية الإلكترونية (</w:t>
      </w:r>
      <w:r w:rsidRPr="00F464DE">
        <w:t>Coursera, LinkedIn Learning, Udemy</w:t>
      </w:r>
      <w:r w:rsidRPr="00F464DE">
        <w:rPr>
          <w:rtl/>
        </w:rPr>
        <w:t>).</w:t>
      </w:r>
    </w:p>
    <w:p w14:paraId="5157044F" w14:textId="77777777" w:rsidR="00D0278B" w:rsidRPr="00F464DE" w:rsidRDefault="00D0278B" w:rsidP="00D0278B">
      <w:pPr>
        <w:rPr>
          <w:rtl/>
        </w:rPr>
      </w:pPr>
      <w:r w:rsidRPr="00F464DE">
        <w:rPr>
          <w:rtl/>
        </w:rPr>
        <w:t>- القراءة المستمرة (كتب، مجلات متخصّصة، مدوّنات مهنية).</w:t>
      </w:r>
    </w:p>
    <w:p w14:paraId="124D3147" w14:textId="77777777" w:rsidR="00D0278B" w:rsidRDefault="00D0278B" w:rsidP="00D0278B">
      <w:pPr>
        <w:rPr>
          <w:rtl/>
        </w:rPr>
      </w:pPr>
      <w:r w:rsidRPr="00F464DE">
        <w:rPr>
          <w:rtl/>
        </w:rPr>
        <w:t>- البودكاست والفيديوهات التعليمية.</w:t>
      </w:r>
    </w:p>
    <w:p w14:paraId="4EA6E5F0" w14:textId="0D4C7F55"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4ABD8F75" wp14:editId="36921E6D">
                <wp:extent cx="5731510" cy="891540"/>
                <wp:effectExtent l="0" t="0" r="2540" b="22860"/>
                <wp:docPr id="6192610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44" name="مجموعة 47"/>
                        <wpg:cNvGrpSpPr/>
                        <wpg:grpSpPr>
                          <a:xfrm>
                            <a:off x="0" y="0"/>
                            <a:ext cx="5731510" cy="895351"/>
                            <a:chOff x="0" y="0"/>
                            <a:chExt cx="5878196" cy="918845"/>
                          </a:xfrm>
                        </wpg:grpSpPr>
                        <wpg:grpSp>
                          <wpg:cNvPr id="619261045" name="مجموعة 48"/>
                          <wpg:cNvGrpSpPr/>
                          <wpg:grpSpPr>
                            <a:xfrm>
                              <a:off x="0" y="0"/>
                              <a:ext cx="5878196" cy="918845"/>
                              <a:chOff x="0" y="0"/>
                              <a:chExt cx="6240348" cy="919070"/>
                            </a:xfrm>
                          </wpg:grpSpPr>
                          <wpg:grpSp>
                            <wpg:cNvPr id="619261046" name="مجموعة 49"/>
                            <wpg:cNvGrpSpPr/>
                            <wpg:grpSpPr>
                              <a:xfrm>
                                <a:off x="0" y="169208"/>
                                <a:ext cx="5433072" cy="580613"/>
                                <a:chOff x="0" y="169208"/>
                                <a:chExt cx="5433072" cy="580613"/>
                              </a:xfrm>
                            </wpg:grpSpPr>
                            <wps:wsp>
                              <wps:cNvPr id="619261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50" name="مربع نص 41"/>
                          <wps:cNvSpPr txBox="1"/>
                          <wps:spPr>
                            <a:xfrm>
                              <a:off x="204466" y="256739"/>
                              <a:ext cx="4615440" cy="389397"/>
                            </a:xfrm>
                            <a:prstGeom prst="rect">
                              <a:avLst/>
                            </a:prstGeom>
                            <a:noFill/>
                          </wps:spPr>
                          <wps:txbx>
                            <w:txbxContent>
                              <w:p w14:paraId="73CFFDE7" w14:textId="16DEA741"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الاجتماعي</w:t>
                                </w:r>
                              </w:p>
                            </w:txbxContent>
                          </wps:txbx>
                          <wps:bodyPr wrap="square" rtlCol="1">
                            <a:spAutoFit/>
                          </wps:bodyPr>
                        </wps:wsp>
                      </wpg:grpSp>
                      <pic:pic xmlns:pic="http://schemas.openxmlformats.org/drawingml/2006/picture">
                        <pic:nvPicPr>
                          <pic:cNvPr id="619261051"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BD8F75" id="_x0000_s16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f0cD5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6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">
                  <v:group id="مجموعة 48" o:spid="_x0000_s16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WF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">
                    <v:group id="مجموعة 49" o:spid="_x0000_s16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">
                      <v:shape id="شكل حر 50" o:spid="_x0000_s16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" fillcolor="#a5a5a5 [2092]" stroked="f" strokeweight="1pt">
                        <v:stroke joinstyle="miter"/>
                      </v:roundrect>
                    </v:group>
                    <v:oval id="شكل بيضاوي 52" o:spid="_x0000_s16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" filled="f" strokecolor="#168489" strokeweight="1pt">
                      <v:stroke joinstyle="miter"/>
                    </v:oval>
                  </v:group>
                  <v:shape id="مربع نص 41" o:spid="_x0000_s163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" filled="f" stroked="f">
                    <v:textbox style="mso-fit-shape-to-text:t">
                      <w:txbxContent>
                        <w:p w14:paraId="73CFFDE7" w14:textId="16DEA741"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الاجتماعي</w:t>
                          </w:r>
                        </w:p>
                      </w:txbxContent>
                    </v:textbox>
                  </v:shape>
                </v:group>
                <v:shape id="صورة 54" o:spid="_x0000_s16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">
                  <v:imagedata r:id="rId118" o:title=""/>
                </v:shape>
                <w10:anchorlock/>
              </v:group>
            </w:pict>
          </mc:Fallback>
        </mc:AlternateContent>
      </w:r>
    </w:p>
    <w:p w14:paraId="581870A3" w14:textId="77777777" w:rsidR="00D0278B" w:rsidRPr="00F464DE" w:rsidRDefault="00D0278B" w:rsidP="00D0278B">
      <w:pPr>
        <w:rPr>
          <w:rtl/>
        </w:rPr>
      </w:pPr>
      <w:r w:rsidRPr="00F464DE">
        <w:rPr>
          <w:rtl/>
        </w:rPr>
        <w:t>- الانضمام لمجتمعات الممارسة (</w:t>
      </w:r>
      <w:r w:rsidRPr="00F464DE">
        <w:t>Communities of Practice</w:t>
      </w:r>
      <w:r w:rsidRPr="00F464DE">
        <w:rPr>
          <w:rtl/>
        </w:rPr>
        <w:t>).</w:t>
      </w:r>
    </w:p>
    <w:p w14:paraId="3CA604C4" w14:textId="77777777" w:rsidR="00D0278B" w:rsidRPr="00F464DE" w:rsidRDefault="00D0278B" w:rsidP="00D0278B">
      <w:pPr>
        <w:rPr>
          <w:rtl/>
        </w:rPr>
      </w:pPr>
      <w:r w:rsidRPr="00F464DE">
        <w:rPr>
          <w:rtl/>
        </w:rPr>
        <w:t>- التوجيه المهني (</w:t>
      </w:r>
      <w:r w:rsidRPr="00F464DE">
        <w:t>Mentoring</w:t>
      </w:r>
      <w:r w:rsidRPr="00F464DE">
        <w:rPr>
          <w:rtl/>
        </w:rPr>
        <w:t>) والتدريب (</w:t>
      </w:r>
      <w:r w:rsidRPr="00F464DE">
        <w:t>Coaching</w:t>
      </w:r>
      <w:r w:rsidRPr="00F464DE">
        <w:rPr>
          <w:rtl/>
        </w:rPr>
        <w:t>).</w:t>
      </w:r>
    </w:p>
    <w:p w14:paraId="4811AE17" w14:textId="77777777" w:rsidR="00D0278B" w:rsidRDefault="00D0278B" w:rsidP="00D0278B">
      <w:pPr>
        <w:rPr>
          <w:rtl/>
        </w:rPr>
      </w:pPr>
      <w:r w:rsidRPr="00F464DE">
        <w:rPr>
          <w:rtl/>
        </w:rPr>
        <w:t>- المشاركة في مجموعات المناقشة المهنية.</w:t>
      </w:r>
    </w:p>
    <w:p w14:paraId="62D0CF88" w14:textId="18FA4729"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5488A192" wp14:editId="09E6EDC9">
                <wp:extent cx="5731510" cy="891540"/>
                <wp:effectExtent l="0" t="0" r="2540" b="22860"/>
                <wp:docPr id="6192610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53" name="مجموعة 47"/>
                        <wpg:cNvGrpSpPr/>
                        <wpg:grpSpPr>
                          <a:xfrm>
                            <a:off x="0" y="0"/>
                            <a:ext cx="5731510" cy="895351"/>
                            <a:chOff x="0" y="0"/>
                            <a:chExt cx="5878196" cy="918845"/>
                          </a:xfrm>
                        </wpg:grpSpPr>
                        <wpg:grpSp>
                          <wpg:cNvPr id="619261054" name="مجموعة 48"/>
                          <wpg:cNvGrpSpPr/>
                          <wpg:grpSpPr>
                            <a:xfrm>
                              <a:off x="0" y="0"/>
                              <a:ext cx="5878196" cy="918845"/>
                              <a:chOff x="0" y="0"/>
                              <a:chExt cx="6240348" cy="919070"/>
                            </a:xfrm>
                          </wpg:grpSpPr>
                          <wpg:grpSp>
                            <wpg:cNvPr id="619261055" name="مجموعة 49"/>
                            <wpg:cNvGrpSpPr/>
                            <wpg:grpSpPr>
                              <a:xfrm>
                                <a:off x="0" y="169208"/>
                                <a:ext cx="5433072" cy="580613"/>
                                <a:chOff x="0" y="169208"/>
                                <a:chExt cx="5433072" cy="580613"/>
                              </a:xfrm>
                            </wpg:grpSpPr>
                            <wps:wsp>
                              <wps:cNvPr id="10886531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7" name="مربع نص 41"/>
                          <wps:cNvSpPr txBox="1"/>
                          <wps:spPr>
                            <a:xfrm>
                              <a:off x="204466" y="256687"/>
                              <a:ext cx="4615440" cy="389396"/>
                            </a:xfrm>
                            <a:prstGeom prst="rect">
                              <a:avLst/>
                            </a:prstGeom>
                            <a:noFill/>
                          </wps:spPr>
                          <wps:txbx>
                            <w:txbxContent>
                              <w:p w14:paraId="7FB68ADD" w14:textId="6311ED28"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التجريبي</w:t>
                                </w:r>
                              </w:p>
                            </w:txbxContent>
                          </wps:txbx>
                          <wps:bodyPr wrap="square" rtlCol="1">
                            <a:spAutoFit/>
                          </wps:bodyPr>
                        </wps:wsp>
                      </wpg:grpSp>
                      <pic:pic xmlns:pic="http://schemas.openxmlformats.org/drawingml/2006/picture">
                        <pic:nvPicPr>
                          <pic:cNvPr id="1088653188"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88A192" id="_x0000_s16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UKdw3cHAAD6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6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a63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">
                  <v:group id="مجموعة 48" o:spid="_x0000_s16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bD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">
                    <v:group id="مجموعة 49" o:spid="_x0000_s16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">
                      <v:shape id="شكل حر 50" o:spid="_x0000_s16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" fillcolor="#a5a5a5 [2092]" stroked="f" strokeweight="1pt">
                        <v:stroke joinstyle="miter"/>
                      </v:roundrect>
                    </v:group>
                    <v:oval id="شكل بيضاوي 52" o:spid="_x0000_s16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" filled="f" strokecolor="#168489" strokeweight="1pt">
                      <v:stroke joinstyle="miter"/>
                    </v:oval>
                  </v:group>
                  <v:shape id="مربع نص 41" o:spid="_x0000_s163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" filled="f" stroked="f">
                    <v:textbox style="mso-fit-shape-to-text:t">
                      <w:txbxContent>
                        <w:p w14:paraId="7FB68ADD" w14:textId="6311ED28"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التجريبي</w:t>
                          </w:r>
                        </w:p>
                      </w:txbxContent>
                    </v:textbox>
                  </v:shape>
                </v:group>
                <v:shape id="صورة 54" o:spid="_x0000_s16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">
                  <v:imagedata r:id="rId118" o:title=""/>
                </v:shape>
                <w10:anchorlock/>
              </v:group>
            </w:pict>
          </mc:Fallback>
        </mc:AlternateContent>
      </w:r>
    </w:p>
    <w:p w14:paraId="528553FB" w14:textId="77777777" w:rsidR="00D0278B" w:rsidRPr="00F464DE" w:rsidRDefault="00D0278B" w:rsidP="00D0278B">
      <w:pPr>
        <w:rPr>
          <w:rtl/>
        </w:rPr>
      </w:pPr>
      <w:r w:rsidRPr="00F464DE">
        <w:rPr>
          <w:rtl/>
        </w:rPr>
        <w:t>- المشاريع الجانبية (</w:t>
      </w:r>
      <w:r w:rsidRPr="00F464DE">
        <w:t>Side Projects</w:t>
      </w:r>
      <w:r w:rsidRPr="00F464DE">
        <w:rPr>
          <w:rtl/>
        </w:rPr>
        <w:t>).</w:t>
      </w:r>
    </w:p>
    <w:p w14:paraId="5FF397A7" w14:textId="77777777" w:rsidR="00D0278B" w:rsidRPr="00F464DE" w:rsidRDefault="00D0278B" w:rsidP="00D0278B">
      <w:pPr>
        <w:rPr>
          <w:rtl/>
        </w:rPr>
      </w:pPr>
      <w:r w:rsidRPr="00F464DE">
        <w:rPr>
          <w:rtl/>
        </w:rPr>
        <w:t>- التطوّع للمهام التي تتطلّب مهارات جديدة.</w:t>
      </w:r>
    </w:p>
    <w:p w14:paraId="1F0DC8D9" w14:textId="77777777" w:rsidR="00D0278B" w:rsidRPr="00F464DE" w:rsidRDefault="00D0278B" w:rsidP="00D0278B">
      <w:pPr>
        <w:rPr>
          <w:rtl/>
        </w:rPr>
      </w:pPr>
      <w:r w:rsidRPr="00F464DE">
        <w:rPr>
          <w:rtl/>
        </w:rPr>
        <w:t>- تحدّي الذات بمسؤوليات خارج منطقة الراحة.</w:t>
      </w:r>
    </w:p>
    <w:p w14:paraId="6EDEE4E0" w14:textId="77777777" w:rsidR="00D0278B" w:rsidRPr="00D33F32" w:rsidRDefault="00D0278B" w:rsidP="00D33F32">
      <w:pPr>
        <w:pStyle w:val="ad"/>
        <w:keepNext/>
        <w:pageBreakBefore/>
        <w:rPr>
          <w:b w:val="0"/>
          <w:bCs/>
          <w:color w:val="168489"/>
          <w:rtl/>
        </w:rPr>
      </w:pPr>
      <w:r w:rsidRPr="00D33F32">
        <w:rPr>
          <w:b w:val="0"/>
          <w:bCs/>
          <w:color w:val="168489"/>
          <w:rtl/>
        </w:rPr>
        <w:lastRenderedPageBreak/>
        <w:t>نموذج 70:20:10 للتعلّم المهني:</w:t>
      </w:r>
    </w:p>
    <w:p w14:paraId="77FF607B" w14:textId="41D1D6DD" w:rsidR="00D0278B" w:rsidRPr="00F464DE" w:rsidRDefault="00D33F32" w:rsidP="00D0278B">
      <w:pPr>
        <w:rPr>
          <w:rtl/>
        </w:rPr>
      </w:pPr>
      <w:r>
        <w:rPr>
          <w:noProof/>
        </w:rPr>
        <w:drawing>
          <wp:anchor distT="0" distB="0" distL="114300" distR="114300" simplePos="0" relativeHeight="252836864" behindDoc="0" locked="0" layoutInCell="1" allowOverlap="1" wp14:anchorId="5F7D7DA5" wp14:editId="2A2CA38B">
            <wp:simplePos x="0" y="0"/>
            <wp:positionH relativeFrom="margin">
              <wp:align>left</wp:align>
            </wp:positionH>
            <wp:positionV relativeFrom="paragraph">
              <wp:posOffset>349250</wp:posOffset>
            </wp:positionV>
            <wp:extent cx="1223010" cy="1223010"/>
            <wp:effectExtent l="0" t="0" r="0" b="0"/>
            <wp:wrapSquare wrapText="bothSides"/>
            <wp:docPr id="4146" name="Picture 4146" descr="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ducation "/>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xml:space="preserve">طوّرت شركة </w:t>
      </w:r>
      <w:r w:rsidR="00D0278B" w:rsidRPr="00F464DE">
        <w:t>Center for Creative Leadership</w:t>
      </w:r>
      <w:r w:rsidR="00D0278B" w:rsidRPr="00F464DE">
        <w:rPr>
          <w:rtl/>
        </w:rPr>
        <w:t xml:space="preserve"> هذا النموذج الذي يقترح أنّ:</w:t>
      </w:r>
    </w:p>
    <w:p w14:paraId="1B25394F" w14:textId="657482FB" w:rsidR="00D0278B" w:rsidRPr="00F464DE" w:rsidRDefault="00D0278B" w:rsidP="00D0278B">
      <w:pPr>
        <w:rPr>
          <w:rtl/>
        </w:rPr>
      </w:pPr>
      <w:r w:rsidRPr="00F464DE">
        <w:rPr>
          <w:rtl/>
        </w:rPr>
        <w:t>- 70% من التعلّم المهني يأتي من تجارب العمل والمهام الصعبة.</w:t>
      </w:r>
      <w:r w:rsidR="00D33F32" w:rsidRPr="00D33F32">
        <w:t xml:space="preserve"> </w:t>
      </w:r>
    </w:p>
    <w:p w14:paraId="7E145174" w14:textId="77777777" w:rsidR="00D0278B" w:rsidRPr="00F464DE" w:rsidRDefault="00D0278B" w:rsidP="00D0278B">
      <w:pPr>
        <w:rPr>
          <w:rtl/>
        </w:rPr>
      </w:pPr>
      <w:r w:rsidRPr="00F464DE">
        <w:rPr>
          <w:rtl/>
        </w:rPr>
        <w:t>- 20% من التعلّم يأتي من العلاقات والتفاعل مع الآخرين (التوجيه، التغذية الراجعة).</w:t>
      </w:r>
    </w:p>
    <w:p w14:paraId="6C85D376" w14:textId="77777777" w:rsidR="00D0278B" w:rsidRPr="00F464DE" w:rsidRDefault="00D0278B" w:rsidP="00D0278B">
      <w:pPr>
        <w:rPr>
          <w:rtl/>
        </w:rPr>
      </w:pPr>
      <w:r w:rsidRPr="00F464DE">
        <w:rPr>
          <w:rtl/>
        </w:rPr>
        <w:t>- 10% فقط من التعلّم يأتي من التدريب الرسمي والقراءة.</w:t>
      </w:r>
    </w:p>
    <w:p w14:paraId="650E4DAD" w14:textId="18402D6A" w:rsidR="00D0278B" w:rsidRPr="00D33F32" w:rsidRDefault="00D0278B" w:rsidP="00D33F32">
      <w:pPr>
        <w:pStyle w:val="ad"/>
        <w:keepNext/>
        <w:rPr>
          <w:b w:val="0"/>
          <w:bCs/>
          <w:color w:val="168489"/>
          <w:rtl/>
        </w:rPr>
      </w:pPr>
      <w:r w:rsidRPr="00D33F32">
        <w:rPr>
          <w:b w:val="0"/>
          <w:bCs/>
          <w:color w:val="168489"/>
          <w:rtl/>
        </w:rPr>
        <w:t>تطبيق عملي:</w:t>
      </w:r>
    </w:p>
    <w:p w14:paraId="70C6D0C5" w14:textId="09FC8153" w:rsidR="00D0278B" w:rsidRPr="00F464DE" w:rsidRDefault="00D0278B" w:rsidP="00D0278B">
      <w:pPr>
        <w:rPr>
          <w:rtl/>
        </w:rPr>
      </w:pPr>
      <w:r w:rsidRPr="00F464DE">
        <w:rPr>
          <w:rtl/>
        </w:rPr>
        <w:t>لتطبيق نموذج 70:20:10، يمكنك:</w:t>
      </w:r>
      <w:r w:rsidR="00D33F32" w:rsidRPr="00D33F32">
        <w:t xml:space="preserve"> </w:t>
      </w:r>
    </w:p>
    <w:p w14:paraId="1643F720" w14:textId="36F9FB89" w:rsidR="00D0278B" w:rsidRPr="00F464DE" w:rsidRDefault="00D33F32" w:rsidP="00D0278B">
      <w:pPr>
        <w:rPr>
          <w:rtl/>
        </w:rPr>
      </w:pPr>
      <w:r>
        <w:rPr>
          <w:noProof/>
        </w:rPr>
        <w:drawing>
          <wp:anchor distT="0" distB="0" distL="114300" distR="114300" simplePos="0" relativeHeight="252837888" behindDoc="0" locked="0" layoutInCell="1" allowOverlap="1" wp14:anchorId="3D2A7AFD" wp14:editId="162523BF">
            <wp:simplePos x="0" y="0"/>
            <wp:positionH relativeFrom="margin">
              <wp:align>left</wp:align>
            </wp:positionH>
            <wp:positionV relativeFrom="paragraph">
              <wp:posOffset>10795</wp:posOffset>
            </wp:positionV>
            <wp:extent cx="1223010" cy="1223010"/>
            <wp:effectExtent l="0" t="0" r="0" b="0"/>
            <wp:wrapSquare wrapText="bothSides"/>
            <wp:docPr id="4147" name="Picture 4147" descr="Trai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raining "/>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- 70%: التطوّع لقيادة مشروع جديد، أو طلب مهام تحدّي تتجاوز مسؤولياتك الحالية.</w:t>
      </w:r>
    </w:p>
    <w:p w14:paraId="486C4D48" w14:textId="77777777" w:rsidR="00D0278B" w:rsidRPr="00F464DE" w:rsidRDefault="00D0278B" w:rsidP="00D0278B">
      <w:pPr>
        <w:rPr>
          <w:rtl/>
        </w:rPr>
      </w:pPr>
      <w:r w:rsidRPr="00F464DE">
        <w:rPr>
          <w:rtl/>
        </w:rPr>
        <w:t>- 20%: تحديد موجّه مهني (</w:t>
      </w:r>
      <w:r w:rsidRPr="00F464DE">
        <w:t>Mentor</w:t>
      </w:r>
      <w:r w:rsidRPr="00F464DE">
        <w:rPr>
          <w:rtl/>
        </w:rPr>
        <w:t>) أو مدرّب (</w:t>
      </w:r>
      <w:r w:rsidRPr="00F464DE">
        <w:t>Coach</w:t>
      </w:r>
      <w:r w:rsidRPr="00F464DE">
        <w:rPr>
          <w:rtl/>
        </w:rPr>
        <w:t>) والاجتماع معه بانتظام.</w:t>
      </w:r>
    </w:p>
    <w:p w14:paraId="7DDDA802" w14:textId="77777777" w:rsidR="00D0278B" w:rsidRPr="00F464DE" w:rsidRDefault="00D0278B" w:rsidP="00D0278B">
      <w:pPr>
        <w:rPr>
          <w:rtl/>
        </w:rPr>
      </w:pPr>
      <w:r w:rsidRPr="00F464DE">
        <w:rPr>
          <w:rtl/>
        </w:rPr>
        <w:t>- 10%: الالتحاق بدورة تدريبية مركّزة في مهارة محدّدة تحتاجها.</w:t>
      </w:r>
    </w:p>
    <w:p w14:paraId="3B83414C" w14:textId="4E3A4AA9"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2D4F2590" wp14:editId="4D22C359">
                <wp:extent cx="5731510" cy="895350"/>
                <wp:effectExtent l="0" t="0" r="21590" b="19050"/>
                <wp:docPr id="840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07" name="صورة 38"/>
                          <pic:cNvPicPr/>
                        </pic:nvPicPr>
                        <pic:blipFill>
                          <a:blip r:embed="rId9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08" name="مجموعة 39"/>
                        <wpg:cNvGrpSpPr/>
                        <wpg:grpSpPr>
                          <a:xfrm>
                            <a:off x="0" y="0"/>
                            <a:ext cx="5731510" cy="895350"/>
                            <a:chOff x="0" y="0"/>
                            <a:chExt cx="5878196" cy="918845"/>
                          </a:xfrm>
                        </wpg:grpSpPr>
                        <wpg:grpSp>
                          <wpg:cNvPr id="8409" name="مجموعة 40"/>
                          <wpg:cNvGrpSpPr/>
                          <wpg:grpSpPr>
                            <a:xfrm>
                              <a:off x="0" y="0"/>
                              <a:ext cx="5878196" cy="918845"/>
                              <a:chOff x="0" y="0"/>
                              <a:chExt cx="6240348" cy="919070"/>
                            </a:xfrm>
                          </wpg:grpSpPr>
                          <wpg:grpSp>
                            <wpg:cNvPr id="8410" name="مجموعة 41"/>
                            <wpg:cNvGrpSpPr/>
                            <wpg:grpSpPr>
                              <a:xfrm>
                                <a:off x="0" y="169208"/>
                                <a:ext cx="5433072" cy="580613"/>
                                <a:chOff x="0" y="169208"/>
                                <a:chExt cx="5433072" cy="580613"/>
                              </a:xfrm>
                            </wpg:grpSpPr>
                            <wps:wsp>
                              <wps:cNvPr id="841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4" name="مربع نص 41"/>
                          <wps:cNvSpPr txBox="1"/>
                          <wps:spPr>
                            <a:xfrm>
                              <a:off x="204484" y="256976"/>
                              <a:ext cx="4616071" cy="387740"/>
                            </a:xfrm>
                            <a:prstGeom prst="rect">
                              <a:avLst/>
                            </a:prstGeom>
                            <a:noFill/>
                          </wps:spPr>
                          <wps:txbx>
                            <w:txbxContent>
                              <w:p w14:paraId="5B224EEA" w14:textId="74C3EFBD"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استراتيجيات التمي</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ز الوظيفي وزيادة فرص الترقية</w:t>
                                </w:r>
                              </w:p>
                            </w:txbxContent>
                          </wps:txbx>
                          <wps:bodyPr wrap="square" rtlCol="1">
                            <a:spAutoFit/>
                          </wps:bodyPr>
                        </wps:wsp>
                      </wpg:grpSp>
                    </wpg:wgp>
                  </a:graphicData>
                </a:graphic>
              </wp:inline>
            </w:drawing>
          </mc:Choice>
          <mc:Fallback>
            <w:pict>
              <v:group w14:anchorId="2D4F2590" id="_x0000_s16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ppwKHwHAACM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16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">
                  <v:imagedata r:id="rId92" o:title=""/>
                </v:shape>
                <v:group id="مجموعة 39" o:spid="_x0000_s16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">
                  <v:group id="مجموعة 40" o:spid="_x0000_s16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">
                    <v:group id="مجموعة 41" o:spid="_x0000_s16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">
                      <v:shape id="شكل حر 42" o:spid="_x0000_s16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" fillcolor="#168489" stroked="f" strokeweight="1pt">
                        <v:stroke joinstyle="miter"/>
                      </v:roundrect>
                    </v:group>
                    <v:oval id="شكل بيضاوي 44" o:spid="_x0000_s16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" filled="f" strokecolor="#a5a5a5 [2092]" strokeweight="1pt">
                      <v:stroke joinstyle="miter"/>
                    </v:oval>
                  </v:group>
                  <v:shape id="مربع نص 41" o:spid="_x0000_s164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" filled="f" stroked="f">
                    <v:textbox style="mso-fit-shape-to-text:t">
                      <w:txbxContent>
                        <w:p w14:paraId="5B224EEA" w14:textId="74C3EFBD"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استراتيجيات التمي</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ز الوظيفي وزيادة فرص الترقية</w:t>
                          </w:r>
                        </w:p>
                      </w:txbxContent>
                    </v:textbox>
                  </v:shape>
                </v:group>
                <w10:anchorlock/>
              </v:group>
            </w:pict>
          </mc:Fallback>
        </mc:AlternateContent>
      </w:r>
    </w:p>
    <w:p w14:paraId="2D2A7242" w14:textId="77777777" w:rsidR="00D0278B" w:rsidRDefault="00D0278B" w:rsidP="00D0278B">
      <w:pPr>
        <w:rPr>
          <w:rtl/>
        </w:rPr>
      </w:pPr>
      <w:r w:rsidRPr="00F464DE">
        <w:rPr>
          <w:rtl/>
        </w:rPr>
        <w:t xml:space="preserve">التميّز الوظيفي هو تجاوز الأداء المتوقّع وإضافة قيمة استثنائية للمؤسسة. وفقاً لدراسة أجرتها </w:t>
      </w:r>
      <w:r w:rsidRPr="00F464DE">
        <w:t>McKinsey &amp; Company</w:t>
      </w:r>
      <w:r w:rsidRPr="00F464DE">
        <w:rPr>
          <w:rtl/>
        </w:rPr>
        <w:t>، فإنّ الموظّفين المتميّزين يساهمون بنسبة تتراوح بين 400% إلى 800% أكثر من الموظفين ذوي الأداء المتوسّط.</w:t>
      </w:r>
    </w:p>
    <w:p w14:paraId="57DD1253" w14:textId="77777777" w:rsidR="00D33F32" w:rsidRDefault="00D33F32" w:rsidP="00D0278B">
      <w:pPr>
        <w:rPr>
          <w:rtl/>
        </w:rPr>
      </w:pPr>
    </w:p>
    <w:p w14:paraId="54800FAB" w14:textId="77777777" w:rsidR="00D33F32" w:rsidRDefault="00D33F32" w:rsidP="00D0278B">
      <w:pPr>
        <w:rPr>
          <w:rtl/>
        </w:rPr>
      </w:pPr>
    </w:p>
    <w:p w14:paraId="460D8504" w14:textId="4AD60538" w:rsidR="00D33F32" w:rsidRPr="00F464DE" w:rsidRDefault="00D33F32" w:rsidP="00D33F32">
      <w:pPr>
        <w:jc w:val="center"/>
        <w:rPr>
          <w:rtl/>
        </w:rPr>
      </w:pPr>
      <w:r>
        <w:rPr>
          <w:noProof/>
        </w:rPr>
        <w:drawing>
          <wp:inline distT="0" distB="0" distL="0" distR="0" wp14:anchorId="53CA43B2" wp14:editId="36E002BE">
            <wp:extent cx="1223010" cy="1223010"/>
            <wp:effectExtent l="0" t="0" r="0" b="0"/>
            <wp:docPr id="4148" name="Picture 4148" descr="Lift 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ift up "/>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506E2904" w14:textId="313D8EDE" w:rsidR="00D0278B" w:rsidRDefault="00767FC6" w:rsidP="00D33F32">
      <w:pPr>
        <w:pStyle w:val="ad"/>
        <w:keepNext/>
        <w:rPr>
          <w:b w:val="0"/>
          <w:bCs/>
          <w:color w:val="168489"/>
          <w:rtl/>
        </w:rPr>
      </w:pPr>
      <w:hyperlink r:id="rId210" w:history="1">
        <w:r w:rsidR="00D0278B" w:rsidRPr="00767FC6">
          <w:rPr>
            <w:rStyle w:val="Hyperlink"/>
            <w:b w:val="0"/>
            <w:bCs/>
            <w:rtl/>
          </w:rPr>
          <w:t>استراتيجيات التميّز الوظيفي:</w:t>
        </w:r>
      </w:hyperlink>
    </w:p>
    <w:p w14:paraId="783C6A83" w14:textId="02D8257F" w:rsidR="00D33F32" w:rsidRPr="00D33F32" w:rsidRDefault="00D33F32" w:rsidP="00D33F32">
      <w:pPr>
        <w:pStyle w:val="ad"/>
        <w:rPr>
          <w:b w:val="0"/>
          <w:bCs/>
          <w:color w:val="168489"/>
          <w:rtl/>
        </w:rPr>
      </w:pPr>
      <w:r w:rsidRPr="00D33F32">
        <w:rPr>
          <w:b w:val="0"/>
          <w:bCs/>
          <w:noProof/>
          <w:color w:val="168489"/>
        </w:rPr>
        <mc:AlternateContent>
          <mc:Choice Requires="wpg">
            <w:drawing>
              <wp:inline distT="0" distB="0" distL="0" distR="0" wp14:anchorId="39232A37" wp14:editId="67519B82">
                <wp:extent cx="5673598" cy="2817407"/>
                <wp:effectExtent l="0" t="0" r="3810" b="2540"/>
                <wp:docPr id="4149" name="Group 4"/>
                <wp:cNvGraphicFramePr/>
                <a:graphic xmlns:a="http://schemas.openxmlformats.org/drawingml/2006/main">
                  <a:graphicData uri="http://schemas.microsoft.com/office/word/2010/wordprocessingGroup">
                    <wpg:wgp>
                      <wpg:cNvGrpSpPr/>
                      <wpg:grpSpPr>
                        <a:xfrm>
                          <a:off x="0" y="0"/>
                          <a:ext cx="5673598" cy="2817407"/>
                          <a:chOff x="0" y="-21541"/>
                          <a:chExt cx="5266267" cy="2615485"/>
                        </a:xfrm>
                      </wpg:grpSpPr>
                      <wpg:grpSp>
                        <wpg:cNvPr id="4150" name="Group 4150"/>
                        <wpg:cNvGrpSpPr/>
                        <wpg:grpSpPr>
                          <a:xfrm>
                            <a:off x="0" y="-21541"/>
                            <a:ext cx="5266267" cy="2615485"/>
                            <a:chOff x="0" y="-21541"/>
                            <a:chExt cx="5266267" cy="2615485"/>
                          </a:xfrm>
                        </wpg:grpSpPr>
                        <wps:wsp>
                          <wps:cNvPr id="4151" name="Freeform: Shape 4151"/>
                          <wps:cNvSpPr>
                            <a:spLocks/>
                          </wps:cNvSpPr>
                          <wps:spPr bwMode="auto">
                            <a:xfrm>
                              <a:off x="3596" y="740165"/>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2" name="Freeform: Shape 4152"/>
                          <wps:cNvSpPr>
                            <a:spLocks/>
                          </wps:cNvSpPr>
                          <wps:spPr bwMode="auto">
                            <a:xfrm>
                              <a:off x="991270" y="1348402"/>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3" name="Freeform: Shape 4153"/>
                          <wps:cNvSpPr>
                            <a:spLocks/>
                          </wps:cNvSpPr>
                          <wps:spPr bwMode="auto">
                            <a:xfrm>
                              <a:off x="1979715" y="740165"/>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4" name="Freeform: Shape 4154"/>
                          <wps:cNvSpPr>
                            <a:spLocks/>
                          </wps:cNvSpPr>
                          <wps:spPr bwMode="auto">
                            <a:xfrm>
                              <a:off x="2967774" y="1348402"/>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5" name="Freeform: Shape 4155"/>
                          <wps:cNvSpPr>
                            <a:spLocks/>
                          </wps:cNvSpPr>
                          <wps:spPr bwMode="auto">
                            <a:xfrm>
                              <a:off x="3952942" y="740165"/>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6" name="Freeform: Shape 4156"/>
                          <wps:cNvSpPr>
                            <a:spLocks/>
                          </wps:cNvSpPr>
                          <wps:spPr bwMode="auto">
                            <a:xfrm>
                              <a:off x="25802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7" name="Freeform: Shape 4157"/>
                          <wps:cNvSpPr>
                            <a:spLocks/>
                          </wps:cNvSpPr>
                          <wps:spPr bwMode="auto">
                            <a:xfrm>
                              <a:off x="124579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8" name="Freeform: Shape 4158"/>
                          <wps:cNvSpPr>
                            <a:spLocks/>
                          </wps:cNvSpPr>
                          <wps:spPr bwMode="auto">
                            <a:xfrm>
                              <a:off x="2233995"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9" name="Freeform: Shape 4159"/>
                          <wps:cNvSpPr>
                            <a:spLocks/>
                          </wps:cNvSpPr>
                          <wps:spPr bwMode="auto">
                            <a:xfrm>
                              <a:off x="3219211"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62637163" name="Freeform: Shape 1462637163"/>
                          <wps:cNvSpPr>
                            <a:spLocks/>
                          </wps:cNvSpPr>
                          <wps:spPr bwMode="auto">
                            <a:xfrm>
                              <a:off x="4212957"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1337" name="TextBox 35"/>
                          <wps:cNvSpPr txBox="1">
                            <a:spLocks noChangeArrowheads="1"/>
                          </wps:cNvSpPr>
                          <wps:spPr bwMode="auto">
                            <a:xfrm>
                              <a:off x="879282" y="1963103"/>
                              <a:ext cx="1216230" cy="601773"/>
                            </a:xfrm>
                            <a:prstGeom prst="rect">
                              <a:avLst/>
                            </a:prstGeom>
                          </wps:spPr>
                          <wps:txbx>
                            <w:txbxContent>
                              <w:p w14:paraId="546DE586" w14:textId="35DE2F00"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الابتكار وتحسين العمليات</w:t>
                                </w:r>
                              </w:p>
                            </w:txbxContent>
                          </wps:txbx>
                          <wps:bodyPr rot="0" vert="horz" wrap="square" lIns="0" tIns="45720" rIns="0" bIns="45720" anchor="b" anchorCtr="0" upright="1">
                            <a:noAutofit/>
                          </wps:bodyPr>
                        </wps:wsp>
                        <wps:wsp>
                          <wps:cNvPr id="1608691355" name="TextBox 38"/>
                          <wps:cNvSpPr txBox="1">
                            <a:spLocks noChangeArrowheads="1"/>
                          </wps:cNvSpPr>
                          <wps:spPr bwMode="auto">
                            <a:xfrm>
                              <a:off x="2939178" y="1934035"/>
                              <a:ext cx="1182418" cy="659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9A8DE" w14:textId="05BA4689"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الظهور المهني (</w:t>
                                </w:r>
                                <w:r w:rsidRPr="00D33F32">
                                  <w:rPr>
                                    <w:rFonts w:ascii="Adobe Arabic" w:hAnsi="Adobe Arabic" w:cs="Adobe Arabic"/>
                                    <w:b/>
                                    <w:bCs/>
                                    <w:color w:val="000000"/>
                                    <w:kern w:val="24"/>
                                    <w:sz w:val="36"/>
                                    <w:szCs w:val="36"/>
                                  </w:rPr>
                                  <w:t>Visibility</w:t>
                                </w:r>
                                <w:r w:rsidRPr="00D33F32">
                                  <w:rPr>
                                    <w:rFonts w:ascii="Adobe Arabic" w:hAnsi="Adobe Arabic" w:cs="Adobe Arabic"/>
                                    <w:b/>
                                    <w:bCs/>
                                    <w:color w:val="000000"/>
                                    <w:kern w:val="24"/>
                                    <w:sz w:val="36"/>
                                    <w:szCs w:val="36"/>
                                    <w:rtl/>
                                  </w:rPr>
                                  <w:t>)</w:t>
                                </w:r>
                              </w:p>
                            </w:txbxContent>
                          </wps:txbx>
                          <wps:bodyPr rot="0" vert="horz" wrap="square" lIns="0" tIns="45720" rIns="0" bIns="45720" anchor="b" anchorCtr="0" upright="1">
                            <a:noAutofit/>
                          </wps:bodyPr>
                        </wps:wsp>
                        <wps:wsp>
                          <wps:cNvPr id="1608691356" name="TextBox 41"/>
                          <wps:cNvSpPr txBox="1">
                            <a:spLocks noChangeArrowheads="1"/>
                          </wps:cNvSpPr>
                          <wps:spPr bwMode="auto">
                            <a:xfrm>
                              <a:off x="0" y="22441"/>
                              <a:ext cx="1048810" cy="590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0A28" w14:textId="2C08F793"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تحالفات استراتيجية</w:t>
                                </w:r>
                              </w:p>
                            </w:txbxContent>
                          </wps:txbx>
                          <wps:bodyPr rot="0" vert="horz" wrap="square" lIns="0" tIns="45720" rIns="0" bIns="45720" anchor="b" anchorCtr="0" upright="1">
                            <a:noAutofit/>
                          </wps:bodyPr>
                        </wps:wsp>
                        <wps:wsp>
                          <wps:cNvPr id="1608691357" name="TextBox 44"/>
                          <wps:cNvSpPr txBox="1">
                            <a:spLocks noChangeArrowheads="1"/>
                          </wps:cNvSpPr>
                          <wps:spPr bwMode="auto">
                            <a:xfrm>
                              <a:off x="1786254" y="0"/>
                              <a:ext cx="1498218" cy="635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49A3C" w14:textId="699A09F2"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س</w:t>
                                </w:r>
                                <w:r w:rsidRPr="00D33F32">
                                  <w:rPr>
                                    <w:rFonts w:ascii="Adobe Arabic" w:hAnsi="Adobe Arabic" w:cs="Adobe Arabic" w:hint="cs"/>
                                    <w:b/>
                                    <w:bCs/>
                                    <w:color w:val="000000"/>
                                    <w:kern w:val="24"/>
                                    <w:sz w:val="36"/>
                                    <w:szCs w:val="36"/>
                                    <w:rtl/>
                                  </w:rPr>
                                  <w:t>ُ</w:t>
                                </w:r>
                                <w:r w:rsidRPr="00D33F32">
                                  <w:rPr>
                                    <w:rFonts w:ascii="Adobe Arabic" w:hAnsi="Adobe Arabic" w:cs="Adobe Arabic"/>
                                    <w:b/>
                                    <w:bCs/>
                                    <w:color w:val="000000"/>
                                    <w:kern w:val="24"/>
                                    <w:sz w:val="36"/>
                                    <w:szCs w:val="36"/>
                                    <w:rtl/>
                                  </w:rPr>
                                  <w:t>معة الخبير (</w:t>
                                </w:r>
                                <w:r w:rsidRPr="00D33F32">
                                  <w:rPr>
                                    <w:rFonts w:ascii="Adobe Arabic" w:hAnsi="Adobe Arabic" w:cs="Adobe Arabic"/>
                                    <w:b/>
                                    <w:bCs/>
                                    <w:color w:val="000000"/>
                                    <w:kern w:val="24"/>
                                    <w:sz w:val="36"/>
                                    <w:szCs w:val="36"/>
                                  </w:rPr>
                                  <w:t>Personal Branding</w:t>
                                </w:r>
                                <w:r w:rsidRPr="00D33F32">
                                  <w:rPr>
                                    <w:rFonts w:ascii="Adobe Arabic" w:hAnsi="Adobe Arabic" w:cs="Adobe Arabic"/>
                                    <w:b/>
                                    <w:bCs/>
                                    <w:color w:val="000000"/>
                                    <w:kern w:val="24"/>
                                    <w:sz w:val="36"/>
                                    <w:szCs w:val="36"/>
                                    <w:rtl/>
                                  </w:rPr>
                                  <w:t>)</w:t>
                                </w:r>
                              </w:p>
                            </w:txbxContent>
                          </wps:txbx>
                          <wps:bodyPr rot="0" vert="horz" wrap="square" lIns="0" tIns="45720" rIns="0" bIns="45720" anchor="b" anchorCtr="0" upright="1">
                            <a:noAutofit/>
                          </wps:bodyPr>
                        </wps:wsp>
                        <wps:wsp>
                          <wps:cNvPr id="1608691358" name="TextBox 47"/>
                          <wps:cNvSpPr txBox="1">
                            <a:spLocks noChangeArrowheads="1"/>
                          </wps:cNvSpPr>
                          <wps:spPr bwMode="auto">
                            <a:xfrm>
                              <a:off x="3835971" y="-21541"/>
                              <a:ext cx="1430296" cy="657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240C8" w14:textId="756E8395"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التفكير الاستراتيجي والقيمة المضافة</w:t>
                                </w:r>
                              </w:p>
                            </w:txbxContent>
                          </wps:txbx>
                          <wps:bodyPr rot="0" vert="horz" wrap="square" lIns="0" tIns="45720" rIns="0" bIns="45720" anchor="b" anchorCtr="0" upright="1">
                            <a:noAutofit/>
                          </wps:bodyPr>
                        </wps:wsp>
                      </wpg:grpSp>
                      <wps:wsp>
                        <wps:cNvPr id="1608691365" name="TextBox 14"/>
                        <wps:cNvSpPr txBox="1"/>
                        <wps:spPr>
                          <a:xfrm flipH="1">
                            <a:off x="4186543" y="1092626"/>
                            <a:ext cx="617220" cy="536575"/>
                          </a:xfrm>
                          <a:prstGeom prst="rect">
                            <a:avLst/>
                          </a:prstGeom>
                          <a:noFill/>
                        </wps:spPr>
                        <wps:txbx>
                          <w:txbxContent>
                            <w:p w14:paraId="702FC877"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wps:txbx>
                        <wps:bodyPr wrap="square" rtlCol="0">
                          <a:noAutofit/>
                        </wps:bodyPr>
                      </wps:wsp>
                      <wps:wsp>
                        <wps:cNvPr id="1608691371" name="TextBox 16"/>
                        <wps:cNvSpPr txBox="1"/>
                        <wps:spPr>
                          <a:xfrm flipH="1">
                            <a:off x="3174163" y="1092626"/>
                            <a:ext cx="617220" cy="536575"/>
                          </a:xfrm>
                          <a:prstGeom prst="rect">
                            <a:avLst/>
                          </a:prstGeom>
                          <a:noFill/>
                        </wps:spPr>
                        <wps:txbx>
                          <w:txbxContent>
                            <w:p w14:paraId="19A2A51C"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wps:txbx>
                        <wps:bodyPr wrap="square" rtlCol="0">
                          <a:noAutofit/>
                        </wps:bodyPr>
                      </wps:wsp>
                      <wps:wsp>
                        <wps:cNvPr id="1608691372" name="TextBox 18"/>
                        <wps:cNvSpPr txBox="1"/>
                        <wps:spPr>
                          <a:xfrm flipH="1">
                            <a:off x="2205525" y="1092626"/>
                            <a:ext cx="617220" cy="536575"/>
                          </a:xfrm>
                          <a:prstGeom prst="rect">
                            <a:avLst/>
                          </a:prstGeom>
                          <a:noFill/>
                        </wps:spPr>
                        <wps:txbx>
                          <w:txbxContent>
                            <w:p w14:paraId="44F04BC4"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wps:txbx>
                        <wps:bodyPr wrap="square" rtlCol="0">
                          <a:noAutofit/>
                        </wps:bodyPr>
                      </wps:wsp>
                      <wps:wsp>
                        <wps:cNvPr id="1608691373" name="TextBox 19"/>
                        <wps:cNvSpPr txBox="1"/>
                        <wps:spPr>
                          <a:xfrm flipH="1">
                            <a:off x="1193144" y="1092626"/>
                            <a:ext cx="617220" cy="536575"/>
                          </a:xfrm>
                          <a:prstGeom prst="rect">
                            <a:avLst/>
                          </a:prstGeom>
                          <a:noFill/>
                        </wps:spPr>
                        <wps:txbx>
                          <w:txbxContent>
                            <w:p w14:paraId="3A60D59E"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wps:txbx>
                        <wps:bodyPr wrap="square" rtlCol="0">
                          <a:noAutofit/>
                        </wps:bodyPr>
                      </wps:wsp>
                      <wps:wsp>
                        <wps:cNvPr id="1608691374" name="TextBox 20"/>
                        <wps:cNvSpPr txBox="1"/>
                        <wps:spPr>
                          <a:xfrm flipH="1">
                            <a:off x="225216" y="1092626"/>
                            <a:ext cx="617220" cy="536575"/>
                          </a:xfrm>
                          <a:prstGeom prst="rect">
                            <a:avLst/>
                          </a:prstGeom>
                          <a:noFill/>
                        </wps:spPr>
                        <wps:txbx>
                          <w:txbxContent>
                            <w:p w14:paraId="2145C27D"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wps:txbx>
                        <wps:bodyPr wrap="square" rtlCol="0">
                          <a:noAutofit/>
                        </wps:bodyPr>
                      </wps:wsp>
                    </wpg:wgp>
                  </a:graphicData>
                </a:graphic>
              </wp:inline>
            </w:drawing>
          </mc:Choice>
          <mc:Fallback>
            <w:pict>
              <v:group w14:anchorId="39232A37" id="_x0000_s1650" style="width:446.75pt;height:221.85pt;mso-position-horizontal-relative:char;mso-position-vertical-relative:line" coordorigin=",-215" coordsize="52662,26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">
                <v:group id="Group 4150" o:spid="_x0000_s1651" style="position:absolute;top:-215;width:52662;height:26154" coordorigin=",-215" coordsize="52662,26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">
                  <v:shape id="Freeform: Shape 4151" o:spid="_x0000_s1652" style="position:absolute;left:35;top:7401;width:10872;height:6083;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4152" o:spid="_x0000_s1653" style="position:absolute;left:9912;top:13484;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4153" o:spid="_x0000_s1654" style="position:absolute;left:19797;top:7401;width:10871;height:6083;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4154" o:spid="_x0000_s1655" style="position:absolute;left:29677;top:13484;width:10872;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4155" o:spid="_x0000_s1656" style="position:absolute;left:39529;top:7401;width:10899;height:6083;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4156" o:spid="_x0000_s1657" style="position:absolute;left:2580;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4157" o:spid="_x0000_s1658" style="position:absolute;left:12457;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4158" o:spid="_x0000_s1659" style="position:absolute;left:22339;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4159" o:spid="_x0000_s1660" style="position:absolute;left:32192;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1462637163" o:spid="_x0000_s1661" style="position:absolute;left:42129;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5" o:spid="_x0000_s1662" type="#_x0000_t202" style="position:absolute;left:8792;top:19631;width:12163;height:60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" filled="f" stroked="f">
                    <v:textbox inset="0,,0">
                      <w:txbxContent>
                        <w:p w14:paraId="546DE586" w14:textId="35DE2F00"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الابتكار وتحسين العمليات</w:t>
                          </w:r>
                        </w:p>
                      </w:txbxContent>
                    </v:textbox>
                  </v:shape>
                  <v:shape id="TextBox 38" o:spid="_x0000_s1663" type="#_x0000_t202" style="position:absolute;left:29391;top:19340;width:11824;height:65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" filled="f" stroked="f">
                    <v:textbox inset="0,,0">
                      <w:txbxContent>
                        <w:p w14:paraId="2309A8DE" w14:textId="05BA4689"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الظهور المهني (</w:t>
                          </w:r>
                          <w:r w:rsidRPr="00D33F32">
                            <w:rPr>
                              <w:rFonts w:ascii="Adobe Arabic" w:hAnsi="Adobe Arabic" w:cs="Adobe Arabic"/>
                              <w:b/>
                              <w:bCs/>
                              <w:color w:val="000000"/>
                              <w:kern w:val="24"/>
                              <w:sz w:val="36"/>
                              <w:szCs w:val="36"/>
                            </w:rPr>
                            <w:t>Visibility</w:t>
                          </w:r>
                          <w:r w:rsidRPr="00D33F32">
                            <w:rPr>
                              <w:rFonts w:ascii="Adobe Arabic" w:hAnsi="Adobe Arabic" w:cs="Adobe Arabic"/>
                              <w:b/>
                              <w:bCs/>
                              <w:color w:val="000000"/>
                              <w:kern w:val="24"/>
                              <w:sz w:val="36"/>
                              <w:szCs w:val="36"/>
                              <w:rtl/>
                            </w:rPr>
                            <w:t>)</w:t>
                          </w:r>
                        </w:p>
                      </w:txbxContent>
                    </v:textbox>
                  </v:shape>
                  <v:shape id="TextBox 41" o:spid="_x0000_s1664" type="#_x0000_t202" style="position:absolute;top:224;width:10488;height:59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" filled="f" stroked="f">
                    <v:textbox inset="0,,0">
                      <w:txbxContent>
                        <w:p w14:paraId="4ADB0A28" w14:textId="2C08F793"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تحالفات استراتيجية</w:t>
                          </w:r>
                        </w:p>
                      </w:txbxContent>
                    </v:textbox>
                  </v:shape>
                  <v:shape id="TextBox 44" o:spid="_x0000_s1665" type="#_x0000_t202" style="position:absolute;left:17862;width:14982;height:63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" filled="f" stroked="f">
                    <v:textbox inset="0,,0">
                      <w:txbxContent>
                        <w:p w14:paraId="2FE49A3C" w14:textId="699A09F2"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س</w:t>
                          </w:r>
                          <w:r w:rsidRPr="00D33F32">
                            <w:rPr>
                              <w:rFonts w:ascii="Adobe Arabic" w:hAnsi="Adobe Arabic" w:cs="Adobe Arabic" w:hint="cs"/>
                              <w:b/>
                              <w:bCs/>
                              <w:color w:val="000000"/>
                              <w:kern w:val="24"/>
                              <w:sz w:val="36"/>
                              <w:szCs w:val="36"/>
                              <w:rtl/>
                            </w:rPr>
                            <w:t>ُ</w:t>
                          </w:r>
                          <w:r w:rsidRPr="00D33F32">
                            <w:rPr>
                              <w:rFonts w:ascii="Adobe Arabic" w:hAnsi="Adobe Arabic" w:cs="Adobe Arabic"/>
                              <w:b/>
                              <w:bCs/>
                              <w:color w:val="000000"/>
                              <w:kern w:val="24"/>
                              <w:sz w:val="36"/>
                              <w:szCs w:val="36"/>
                              <w:rtl/>
                            </w:rPr>
                            <w:t>معة الخبير (</w:t>
                          </w:r>
                          <w:r w:rsidRPr="00D33F32">
                            <w:rPr>
                              <w:rFonts w:ascii="Adobe Arabic" w:hAnsi="Adobe Arabic" w:cs="Adobe Arabic"/>
                              <w:b/>
                              <w:bCs/>
                              <w:color w:val="000000"/>
                              <w:kern w:val="24"/>
                              <w:sz w:val="36"/>
                              <w:szCs w:val="36"/>
                            </w:rPr>
                            <w:t>Personal Branding</w:t>
                          </w:r>
                          <w:r w:rsidRPr="00D33F32">
                            <w:rPr>
                              <w:rFonts w:ascii="Adobe Arabic" w:hAnsi="Adobe Arabic" w:cs="Adobe Arabic"/>
                              <w:b/>
                              <w:bCs/>
                              <w:color w:val="000000"/>
                              <w:kern w:val="24"/>
                              <w:sz w:val="36"/>
                              <w:szCs w:val="36"/>
                              <w:rtl/>
                            </w:rPr>
                            <w:t>)</w:t>
                          </w:r>
                        </w:p>
                      </w:txbxContent>
                    </v:textbox>
                  </v:shape>
                  <v:shape id="TextBox 47" o:spid="_x0000_s1666" type="#_x0000_t202" style="position:absolute;left:38359;top:-215;width:14303;height:656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" filled="f" stroked="f">
                    <v:textbox inset="0,,0">
                      <w:txbxContent>
                        <w:p w14:paraId="767240C8" w14:textId="756E8395"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التفكير الاستراتيجي والقيمة المضافة</w:t>
                          </w:r>
                        </w:p>
                      </w:txbxContent>
                    </v:textbox>
                  </v:shape>
                </v:group>
                <v:shape id="TextBox 14" o:spid="_x0000_s1667" type="#_x0000_t202" style="position:absolute;left:4186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" filled="f" stroked="f">
                  <v:textbox>
                    <w:txbxContent>
                      <w:p w14:paraId="702FC877"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v:textbox>
                </v:shape>
                <v:shape id="TextBox 16" o:spid="_x0000_s1668" type="#_x0000_t202" style="position:absolute;left:3174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" filled="f" stroked="f">
                  <v:textbox>
                    <w:txbxContent>
                      <w:p w14:paraId="19A2A51C"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v:textbox>
                </v:shape>
                <v:shape id="TextBox 18" o:spid="_x0000_s1669" type="#_x0000_t202" style="position:absolute;left:2205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" filled="f" stroked="f">
                  <v:textbox>
                    <w:txbxContent>
                      <w:p w14:paraId="44F04BC4"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v:textbox>
                </v:shape>
                <v:shape id="TextBox 19" o:spid="_x0000_s1670" type="#_x0000_t202" style="position:absolute;left:1193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" filled="f" stroked="f">
                  <v:textbox>
                    <w:txbxContent>
                      <w:p w14:paraId="3A60D59E"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v:textbox>
                </v:shape>
                <v:shape id="TextBox 20" o:spid="_x0000_s1671" type="#_x0000_t202" style="position:absolute;left:2252;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" filled="f" stroked="f">
                  <v:textbox>
                    <w:txbxContent>
                      <w:p w14:paraId="2145C27D"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v:textbox>
                </v:shape>
                <w10:anchorlock/>
              </v:group>
            </w:pict>
          </mc:Fallback>
        </mc:AlternateContent>
      </w:r>
    </w:p>
    <w:p w14:paraId="6A264430" w14:textId="41D03AFB" w:rsidR="00D0278B" w:rsidRPr="00F464DE" w:rsidRDefault="00D0278B" w:rsidP="00D0278B">
      <w:pPr>
        <w:rPr>
          <w:b/>
          <w:bCs/>
          <w:rtl/>
        </w:rPr>
      </w:pPr>
      <w:r w:rsidRPr="002A078C">
        <w:rPr>
          <w:rFonts w:ascii="Sakkal Majalla" w:hAnsi="Sakkal Majalla"/>
          <w:noProof/>
          <w:sz w:val="34"/>
          <w:lang w:bidi="ar-EG"/>
        </w:rPr>
        <mc:AlternateContent>
          <mc:Choice Requires="wpg">
            <w:drawing>
              <wp:inline distT="0" distB="0" distL="0" distR="0" wp14:anchorId="6C7375B0" wp14:editId="4FA359EA">
                <wp:extent cx="5731510" cy="891540"/>
                <wp:effectExtent l="0" t="0" r="2540" b="22860"/>
                <wp:docPr id="10886531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190" name="مجموعة 47"/>
                        <wpg:cNvGrpSpPr/>
                        <wpg:grpSpPr>
                          <a:xfrm>
                            <a:off x="0" y="0"/>
                            <a:ext cx="5731510" cy="895351"/>
                            <a:chOff x="0" y="0"/>
                            <a:chExt cx="5878196" cy="918845"/>
                          </a:xfrm>
                        </wpg:grpSpPr>
                        <wpg:grpSp>
                          <wpg:cNvPr id="1088653191" name="مجموعة 48"/>
                          <wpg:cNvGrpSpPr/>
                          <wpg:grpSpPr>
                            <a:xfrm>
                              <a:off x="0" y="0"/>
                              <a:ext cx="5878196" cy="918845"/>
                              <a:chOff x="0" y="0"/>
                              <a:chExt cx="6240348" cy="919070"/>
                            </a:xfrm>
                          </wpg:grpSpPr>
                          <wpg:grpSp>
                            <wpg:cNvPr id="1088653192" name="مجموعة 49"/>
                            <wpg:cNvGrpSpPr/>
                            <wpg:grpSpPr>
                              <a:xfrm>
                                <a:off x="0" y="169208"/>
                                <a:ext cx="5433072" cy="580613"/>
                                <a:chOff x="0" y="169208"/>
                                <a:chExt cx="5433072" cy="580613"/>
                              </a:xfrm>
                            </wpg:grpSpPr>
                            <wps:wsp>
                              <wps:cNvPr id="10886531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6" name="مربع نص 41"/>
                          <wps:cNvSpPr txBox="1"/>
                          <wps:spPr>
                            <a:xfrm>
                              <a:off x="204466" y="256739"/>
                              <a:ext cx="4615440" cy="389397"/>
                            </a:xfrm>
                            <a:prstGeom prst="rect">
                              <a:avLst/>
                            </a:prstGeom>
                            <a:noFill/>
                          </wps:spPr>
                          <wps:txbx>
                            <w:txbxContent>
                              <w:p w14:paraId="5912D05C" w14:textId="12863B8B"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التفكير الاستراتيجي والقيمة المضافة</w:t>
                                </w:r>
                              </w:p>
                            </w:txbxContent>
                          </wps:txbx>
                          <wps:bodyPr wrap="square" rtlCol="1">
                            <a:spAutoFit/>
                          </wps:bodyPr>
                        </wps:wsp>
                      </wpg:grpSp>
                      <pic:pic xmlns:pic="http://schemas.openxmlformats.org/drawingml/2006/picture">
                        <pic:nvPicPr>
                          <pic:cNvPr id="1088653197"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7375B0" id="_x0000_s16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tkEM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6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">
                  <v:group id="مجموعة 48" o:spid="_x0000_s16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">
                    <v:group id="مجموعة 49" o:spid="_x0000_s16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">
                      <v:shape id="شكل حر 50" o:spid="_x0000_s16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" fillcolor="#a5a5a5 [2092]" stroked="f" strokeweight="1pt">
                        <v:stroke joinstyle="miter"/>
                      </v:roundrect>
                    </v:group>
                    <v:oval id="شكل بيضاوي 52" o:spid="_x0000_s16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" filled="f" strokecolor="#168489" strokeweight="1pt">
                      <v:stroke joinstyle="miter"/>
                    </v:oval>
                  </v:group>
                  <v:shape id="مربع نص 41" o:spid="_x0000_s167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" filled="f" stroked="f">
                    <v:textbox style="mso-fit-shape-to-text:t">
                      <w:txbxContent>
                        <w:p w14:paraId="5912D05C" w14:textId="12863B8B"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التفكير الاستراتيجي والقيمة المضافة</w:t>
                          </w:r>
                        </w:p>
                      </w:txbxContent>
                    </v:textbox>
                  </v:shape>
                </v:group>
                <v:shape id="صورة 54" o:spid="_x0000_s16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">
                  <v:imagedata r:id="rId118" o:title=""/>
                </v:shape>
                <w10:anchorlock/>
              </v:group>
            </w:pict>
          </mc:Fallback>
        </mc:AlternateContent>
      </w:r>
    </w:p>
    <w:p w14:paraId="7E0CBB38" w14:textId="77777777" w:rsidR="00D0278B" w:rsidRPr="00F464DE" w:rsidRDefault="00D0278B" w:rsidP="00D0278B">
      <w:pPr>
        <w:rPr>
          <w:rtl/>
        </w:rPr>
      </w:pPr>
      <w:r w:rsidRPr="00F464DE">
        <w:rPr>
          <w:rtl/>
        </w:rPr>
        <w:t>- فهم استراتيجية المؤسسة وأولوياتها.</w:t>
      </w:r>
    </w:p>
    <w:p w14:paraId="49774DED" w14:textId="77777777" w:rsidR="00D0278B" w:rsidRPr="00F464DE" w:rsidRDefault="00D0278B" w:rsidP="00D0278B">
      <w:pPr>
        <w:rPr>
          <w:rtl/>
        </w:rPr>
      </w:pPr>
      <w:r w:rsidRPr="00F464DE">
        <w:rPr>
          <w:rtl/>
        </w:rPr>
        <w:t>- ربط جهودك بالأهداف الاستراتيجية للمنظّمة.</w:t>
      </w:r>
    </w:p>
    <w:p w14:paraId="00F55D3C" w14:textId="77777777" w:rsidR="00D0278B" w:rsidRDefault="00D0278B" w:rsidP="00D0278B">
      <w:pPr>
        <w:rPr>
          <w:rtl/>
        </w:rPr>
      </w:pPr>
      <w:r w:rsidRPr="00F464DE">
        <w:rPr>
          <w:rtl/>
        </w:rPr>
        <w:t>- تقديم حلول للمشكلات بدلاً من الاكتفاء بعرضها.</w:t>
      </w:r>
    </w:p>
    <w:p w14:paraId="229A133A" w14:textId="37D8BED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111EC315" wp14:editId="725D91FF">
                <wp:extent cx="5731510" cy="891540"/>
                <wp:effectExtent l="0" t="0" r="2540" b="22860"/>
                <wp:docPr id="10886531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199" name="مجموعة 47"/>
                        <wpg:cNvGrpSpPr/>
                        <wpg:grpSpPr>
                          <a:xfrm>
                            <a:off x="0" y="0"/>
                            <a:ext cx="5731510" cy="895351"/>
                            <a:chOff x="0" y="0"/>
                            <a:chExt cx="5878196" cy="918845"/>
                          </a:xfrm>
                        </wpg:grpSpPr>
                        <wpg:grpSp>
                          <wpg:cNvPr id="1088653200" name="مجموعة 48"/>
                          <wpg:cNvGrpSpPr/>
                          <wpg:grpSpPr>
                            <a:xfrm>
                              <a:off x="0" y="0"/>
                              <a:ext cx="5878196" cy="918845"/>
                              <a:chOff x="0" y="0"/>
                              <a:chExt cx="6240348" cy="919070"/>
                            </a:xfrm>
                          </wpg:grpSpPr>
                          <wpg:grpSp>
                            <wpg:cNvPr id="1088653201" name="مجموعة 49"/>
                            <wpg:cNvGrpSpPr/>
                            <wpg:grpSpPr>
                              <a:xfrm>
                                <a:off x="0" y="169208"/>
                                <a:ext cx="5433072" cy="580613"/>
                                <a:chOff x="0" y="169208"/>
                                <a:chExt cx="5433072" cy="580613"/>
                              </a:xfrm>
                            </wpg:grpSpPr>
                            <wps:wsp>
                              <wps:cNvPr id="10886532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5" name="مربع نص 41"/>
                          <wps:cNvSpPr txBox="1"/>
                          <wps:spPr>
                            <a:xfrm>
                              <a:off x="204466" y="256739"/>
                              <a:ext cx="4615440" cy="389397"/>
                            </a:xfrm>
                            <a:prstGeom prst="rect">
                              <a:avLst/>
                            </a:prstGeom>
                            <a:noFill/>
                          </wps:spPr>
                          <wps:txbx>
                            <w:txbxContent>
                              <w:p w14:paraId="0BE052E4" w14:textId="7E16FDBE"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الظهور المهني (</w:t>
                                </w:r>
                                <w:r w:rsidRPr="00D33F32">
                                  <w:rPr>
                                    <w:rFonts w:eastAsia="Calibri" w:hAnsi="Adobe Arabic" w:cs="Adobe Arabic"/>
                                    <w:b/>
                                    <w:bCs/>
                                    <w:color w:val="FFFFFF"/>
                                    <w:kern w:val="24"/>
                                    <w:szCs w:val="28"/>
                                    <w:lang w:bidi="ar-EG"/>
                                  </w:rPr>
                                  <w:t>Visibility</w:t>
                                </w:r>
                                <w:r w:rsidRPr="00D33F3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206"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1EC315" id="_x0000_s16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K0OZ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6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">
                  <v:group id="مجموعة 48" o:spid="_x0000_s16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">
                    <v:group id="مجموعة 49" o:spid="_x0000_s16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">
                      <v:shape id="شكل حر 50" o:spid="_x0000_s16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" fillcolor="#a5a5a5 [2092]" stroked="f" strokeweight="1pt">
                        <v:stroke joinstyle="miter"/>
                      </v:roundrect>
                    </v:group>
                    <v:oval id="شكل بيضاوي 52" o:spid="_x0000_s16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" filled="f" strokecolor="#168489" strokeweight="1pt">
                      <v:stroke joinstyle="miter"/>
                    </v:oval>
                  </v:group>
                  <v:shape id="مربع نص 41" o:spid="_x0000_s168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" filled="f" stroked="f">
                    <v:textbox style="mso-fit-shape-to-text:t">
                      <w:txbxContent>
                        <w:p w14:paraId="0BE052E4" w14:textId="7E16FDBE"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الظهور المهني (</w:t>
                          </w:r>
                          <w:r w:rsidRPr="00D33F32">
                            <w:rPr>
                              <w:rFonts w:eastAsia="Calibri" w:hAnsi="Adobe Arabic" w:cs="Adobe Arabic"/>
                              <w:b/>
                              <w:bCs/>
                              <w:color w:val="FFFFFF"/>
                              <w:kern w:val="24"/>
                              <w:szCs w:val="28"/>
                              <w:lang w:bidi="ar-EG"/>
                            </w:rPr>
                            <w:t>Visibility</w:t>
                          </w:r>
                          <w:r w:rsidRPr="00D33F32">
                            <w:rPr>
                              <w:rFonts w:eastAsia="Calibri" w:hAnsi="Adobe Arabic" w:cs="Adobe Arabic"/>
                              <w:b/>
                              <w:bCs/>
                              <w:color w:val="FFFFFF"/>
                              <w:kern w:val="24"/>
                              <w:sz w:val="36"/>
                              <w:szCs w:val="36"/>
                              <w:rtl/>
                              <w:lang w:bidi="ar-EG"/>
                            </w:rPr>
                            <w:t>)</w:t>
                          </w:r>
                        </w:p>
                      </w:txbxContent>
                    </v:textbox>
                  </v:shape>
                </v:group>
                <v:shape id="صورة 54" o:spid="_x0000_s16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">
                  <v:imagedata r:id="rId118" o:title=""/>
                </v:shape>
                <w10:anchorlock/>
              </v:group>
            </w:pict>
          </mc:Fallback>
        </mc:AlternateContent>
      </w:r>
    </w:p>
    <w:p w14:paraId="73CFBE20" w14:textId="77777777" w:rsidR="00D0278B" w:rsidRPr="00F464DE" w:rsidRDefault="00D0278B" w:rsidP="00D0278B">
      <w:pPr>
        <w:rPr>
          <w:rtl/>
        </w:rPr>
      </w:pPr>
      <w:r w:rsidRPr="00F464DE">
        <w:rPr>
          <w:rtl/>
        </w:rPr>
        <w:t>- عرض إنجازاتك بطريقة مهنية غير متباهية.</w:t>
      </w:r>
    </w:p>
    <w:p w14:paraId="03BDCACA" w14:textId="77777777" w:rsidR="00D0278B" w:rsidRPr="00F464DE" w:rsidRDefault="00D0278B" w:rsidP="00D0278B">
      <w:pPr>
        <w:rPr>
          <w:rtl/>
        </w:rPr>
      </w:pPr>
      <w:r w:rsidRPr="00F464DE">
        <w:rPr>
          <w:rtl/>
        </w:rPr>
        <w:t>- المشاركة الفاعلة في الاجتماعات والفعاليات المؤسسية.</w:t>
      </w:r>
    </w:p>
    <w:p w14:paraId="23194FEC" w14:textId="77777777" w:rsidR="00D0278B" w:rsidRDefault="00D0278B" w:rsidP="00D0278B">
      <w:pPr>
        <w:rPr>
          <w:rtl/>
        </w:rPr>
      </w:pPr>
      <w:r w:rsidRPr="00F464DE">
        <w:rPr>
          <w:rtl/>
        </w:rPr>
        <w:t>- تأليف محتوى مهني (مقالات، تقارير) يعكس خبراتك.</w:t>
      </w:r>
    </w:p>
    <w:p w14:paraId="21E5A82B" w14:textId="4F9BD30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27FC6242" wp14:editId="6CCBA714">
                <wp:extent cx="5731510" cy="891540"/>
                <wp:effectExtent l="0" t="0" r="2540" b="22860"/>
                <wp:docPr id="10886532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208" name="مجموعة 47"/>
                        <wpg:cNvGrpSpPr/>
                        <wpg:grpSpPr>
                          <a:xfrm>
                            <a:off x="0" y="0"/>
                            <a:ext cx="5731510" cy="895351"/>
                            <a:chOff x="0" y="0"/>
                            <a:chExt cx="5878196" cy="918845"/>
                          </a:xfrm>
                        </wpg:grpSpPr>
                        <wpg:grpSp>
                          <wpg:cNvPr id="1088653209" name="مجموعة 48"/>
                          <wpg:cNvGrpSpPr/>
                          <wpg:grpSpPr>
                            <a:xfrm>
                              <a:off x="0" y="0"/>
                              <a:ext cx="5878196" cy="918845"/>
                              <a:chOff x="0" y="0"/>
                              <a:chExt cx="6240348" cy="919070"/>
                            </a:xfrm>
                          </wpg:grpSpPr>
                          <wpg:grpSp>
                            <wpg:cNvPr id="1088653210" name="مجموعة 49"/>
                            <wpg:cNvGrpSpPr/>
                            <wpg:grpSpPr>
                              <a:xfrm>
                                <a:off x="0" y="169208"/>
                                <a:ext cx="5433072" cy="580613"/>
                                <a:chOff x="0" y="169208"/>
                                <a:chExt cx="5433072" cy="580613"/>
                              </a:xfrm>
                            </wpg:grpSpPr>
                            <wps:wsp>
                              <wps:cNvPr id="10886532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4" name="مربع نص 41"/>
                          <wps:cNvSpPr txBox="1"/>
                          <wps:spPr>
                            <a:xfrm>
                              <a:off x="204466" y="256739"/>
                              <a:ext cx="4615440" cy="389397"/>
                            </a:xfrm>
                            <a:prstGeom prst="rect">
                              <a:avLst/>
                            </a:prstGeom>
                            <a:noFill/>
                          </wps:spPr>
                          <wps:txbx>
                            <w:txbxContent>
                              <w:p w14:paraId="02714CCC" w14:textId="7C6C29B0"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س</w:t>
                                </w:r>
                                <w:r w:rsidRPr="00D33F32">
                                  <w:rPr>
                                    <w:rFonts w:eastAsia="Calibri" w:hAnsi="Adobe Arabic" w:cs="Adobe Arabic" w:hint="cs"/>
                                    <w:b/>
                                    <w:bCs/>
                                    <w:color w:val="FFFFFF"/>
                                    <w:kern w:val="24"/>
                                    <w:sz w:val="36"/>
                                    <w:szCs w:val="36"/>
                                    <w:rtl/>
                                    <w:lang w:bidi="ar-EG"/>
                                  </w:rPr>
                                  <w:t>ُ</w:t>
                                </w:r>
                                <w:r w:rsidRPr="00D33F32">
                                  <w:rPr>
                                    <w:rFonts w:eastAsia="Calibri" w:hAnsi="Adobe Arabic" w:cs="Adobe Arabic"/>
                                    <w:b/>
                                    <w:bCs/>
                                    <w:color w:val="FFFFFF"/>
                                    <w:kern w:val="24"/>
                                    <w:sz w:val="36"/>
                                    <w:szCs w:val="36"/>
                                    <w:rtl/>
                                    <w:lang w:bidi="ar-EG"/>
                                  </w:rPr>
                                  <w:t>معة الخبير (</w:t>
                                </w:r>
                                <w:r w:rsidRPr="00D33F32">
                                  <w:rPr>
                                    <w:rFonts w:eastAsia="Calibri" w:hAnsi="Adobe Arabic" w:cs="Adobe Arabic"/>
                                    <w:b/>
                                    <w:bCs/>
                                    <w:color w:val="FFFFFF"/>
                                    <w:kern w:val="24"/>
                                    <w:szCs w:val="28"/>
                                    <w:lang w:bidi="ar-EG"/>
                                  </w:rPr>
                                  <w:t>Personal</w:t>
                                </w:r>
                                <w:r w:rsidRPr="00D33F32">
                                  <w:rPr>
                                    <w:rFonts w:eastAsia="Calibri" w:hAnsi="Adobe Arabic" w:cs="Adobe Arabic"/>
                                    <w:b/>
                                    <w:bCs/>
                                    <w:color w:val="FFFFFF"/>
                                    <w:kern w:val="24"/>
                                    <w:sz w:val="36"/>
                                    <w:szCs w:val="36"/>
                                    <w:lang w:bidi="ar-EG"/>
                                  </w:rPr>
                                  <w:t xml:space="preserve"> </w:t>
                                </w:r>
                                <w:r w:rsidRPr="00D33F32">
                                  <w:rPr>
                                    <w:rFonts w:eastAsia="Calibri" w:hAnsi="Adobe Arabic" w:cs="Adobe Arabic"/>
                                    <w:b/>
                                    <w:bCs/>
                                    <w:color w:val="FFFFFF"/>
                                    <w:kern w:val="24"/>
                                    <w:szCs w:val="28"/>
                                    <w:lang w:bidi="ar-EG"/>
                                  </w:rPr>
                                  <w:t>Branding</w:t>
                                </w:r>
                                <w:r w:rsidRPr="00D33F3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215"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FC6242" id="_x0000_s16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QEEizdgcAAP0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6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">
                  <v:group id="مجموعة 48" o:spid="_x0000_s16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">
                    <v:group id="مجموعة 49" o:spid="_x0000_s16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">
                      <v:shape id="شكل حر 50" o:spid="_x0000_s16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" fillcolor="#a5a5a5 [2092]" stroked="f" strokeweight="1pt">
                        <v:stroke joinstyle="miter"/>
                      </v:roundrect>
                    </v:group>
                    <v:oval id="شكل بيضاوي 52" o:spid="_x0000_s16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" filled="f" strokecolor="#168489" strokeweight="1pt">
                      <v:stroke joinstyle="miter"/>
                    </v:oval>
                  </v:group>
                  <v:shape id="مربع نص 41" o:spid="_x0000_s169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" filled="f" stroked="f">
                    <v:textbox style="mso-fit-shape-to-text:t">
                      <w:txbxContent>
                        <w:p w14:paraId="02714CCC" w14:textId="7C6C29B0"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س</w:t>
                          </w:r>
                          <w:r w:rsidRPr="00D33F32">
                            <w:rPr>
                              <w:rFonts w:eastAsia="Calibri" w:hAnsi="Adobe Arabic" w:cs="Adobe Arabic" w:hint="cs"/>
                              <w:b/>
                              <w:bCs/>
                              <w:color w:val="FFFFFF"/>
                              <w:kern w:val="24"/>
                              <w:sz w:val="36"/>
                              <w:szCs w:val="36"/>
                              <w:rtl/>
                              <w:lang w:bidi="ar-EG"/>
                            </w:rPr>
                            <w:t>ُ</w:t>
                          </w:r>
                          <w:r w:rsidRPr="00D33F32">
                            <w:rPr>
                              <w:rFonts w:eastAsia="Calibri" w:hAnsi="Adobe Arabic" w:cs="Adobe Arabic"/>
                              <w:b/>
                              <w:bCs/>
                              <w:color w:val="FFFFFF"/>
                              <w:kern w:val="24"/>
                              <w:sz w:val="36"/>
                              <w:szCs w:val="36"/>
                              <w:rtl/>
                              <w:lang w:bidi="ar-EG"/>
                            </w:rPr>
                            <w:t>معة الخبير (</w:t>
                          </w:r>
                          <w:r w:rsidRPr="00D33F32">
                            <w:rPr>
                              <w:rFonts w:eastAsia="Calibri" w:hAnsi="Adobe Arabic" w:cs="Adobe Arabic"/>
                              <w:b/>
                              <w:bCs/>
                              <w:color w:val="FFFFFF"/>
                              <w:kern w:val="24"/>
                              <w:szCs w:val="28"/>
                              <w:lang w:bidi="ar-EG"/>
                            </w:rPr>
                            <w:t>Personal</w:t>
                          </w:r>
                          <w:r w:rsidRPr="00D33F32">
                            <w:rPr>
                              <w:rFonts w:eastAsia="Calibri" w:hAnsi="Adobe Arabic" w:cs="Adobe Arabic"/>
                              <w:b/>
                              <w:bCs/>
                              <w:color w:val="FFFFFF"/>
                              <w:kern w:val="24"/>
                              <w:sz w:val="36"/>
                              <w:szCs w:val="36"/>
                              <w:lang w:bidi="ar-EG"/>
                            </w:rPr>
                            <w:t xml:space="preserve"> </w:t>
                          </w:r>
                          <w:r w:rsidRPr="00D33F32">
                            <w:rPr>
                              <w:rFonts w:eastAsia="Calibri" w:hAnsi="Adobe Arabic" w:cs="Adobe Arabic"/>
                              <w:b/>
                              <w:bCs/>
                              <w:color w:val="FFFFFF"/>
                              <w:kern w:val="24"/>
                              <w:szCs w:val="28"/>
                              <w:lang w:bidi="ar-EG"/>
                            </w:rPr>
                            <w:t>Branding</w:t>
                          </w:r>
                          <w:r w:rsidRPr="00D33F32">
                            <w:rPr>
                              <w:rFonts w:eastAsia="Calibri" w:hAnsi="Adobe Arabic" w:cs="Adobe Arabic"/>
                              <w:b/>
                              <w:bCs/>
                              <w:color w:val="FFFFFF"/>
                              <w:kern w:val="24"/>
                              <w:sz w:val="36"/>
                              <w:szCs w:val="36"/>
                              <w:rtl/>
                              <w:lang w:bidi="ar-EG"/>
                            </w:rPr>
                            <w:t>)</w:t>
                          </w:r>
                        </w:p>
                      </w:txbxContent>
                    </v:textbox>
                  </v:shape>
                </v:group>
                <v:shape id="صورة 54" o:spid="_x0000_s16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">
                  <v:imagedata r:id="rId118" o:title=""/>
                </v:shape>
                <w10:anchorlock/>
              </v:group>
            </w:pict>
          </mc:Fallback>
        </mc:AlternateContent>
      </w:r>
    </w:p>
    <w:p w14:paraId="4ECCEB92" w14:textId="77777777" w:rsidR="00D0278B" w:rsidRPr="00F464DE" w:rsidRDefault="00D0278B" w:rsidP="00D0278B">
      <w:pPr>
        <w:rPr>
          <w:rtl/>
        </w:rPr>
      </w:pPr>
      <w:r w:rsidRPr="00F464DE">
        <w:rPr>
          <w:rtl/>
        </w:rPr>
        <w:t>- تطوير مجال تخصّص محدّد تُعرف به.</w:t>
      </w:r>
    </w:p>
    <w:p w14:paraId="2676244C" w14:textId="77777777" w:rsidR="00D0278B" w:rsidRPr="00F464DE" w:rsidRDefault="00D0278B" w:rsidP="00D0278B">
      <w:pPr>
        <w:rPr>
          <w:rtl/>
        </w:rPr>
      </w:pPr>
      <w:r w:rsidRPr="00F464DE">
        <w:rPr>
          <w:rtl/>
        </w:rPr>
        <w:lastRenderedPageBreak/>
        <w:t>- مشاركة معرفتك مع الزملاء (ورش عمل داخلية، تدريب).</w:t>
      </w:r>
    </w:p>
    <w:p w14:paraId="1D5B2C70" w14:textId="77777777" w:rsidR="00D0278B" w:rsidRDefault="00D0278B" w:rsidP="00D0278B">
      <w:pPr>
        <w:rPr>
          <w:rtl/>
        </w:rPr>
      </w:pPr>
      <w:r w:rsidRPr="00F464DE">
        <w:rPr>
          <w:rtl/>
        </w:rPr>
        <w:t xml:space="preserve">- بناء حضور مهني على منصات التواصل المهني مثل </w:t>
      </w:r>
      <w:r w:rsidRPr="00F464DE">
        <w:t>LinkedIn</w:t>
      </w:r>
      <w:r w:rsidRPr="00F464DE">
        <w:rPr>
          <w:rtl/>
        </w:rPr>
        <w:t>.</w:t>
      </w:r>
    </w:p>
    <w:p w14:paraId="2CD487F8" w14:textId="397F7937"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6A5A1343" wp14:editId="78AD0293">
                <wp:extent cx="5731510" cy="891540"/>
                <wp:effectExtent l="0" t="0" r="2540" b="22860"/>
                <wp:docPr id="10886532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217" name="مجموعة 47"/>
                        <wpg:cNvGrpSpPr/>
                        <wpg:grpSpPr>
                          <a:xfrm>
                            <a:off x="0" y="0"/>
                            <a:ext cx="5731510" cy="895351"/>
                            <a:chOff x="0" y="0"/>
                            <a:chExt cx="5878196" cy="918845"/>
                          </a:xfrm>
                        </wpg:grpSpPr>
                        <wpg:grpSp>
                          <wpg:cNvPr id="1088653218" name="مجموعة 48"/>
                          <wpg:cNvGrpSpPr/>
                          <wpg:grpSpPr>
                            <a:xfrm>
                              <a:off x="0" y="0"/>
                              <a:ext cx="5878196" cy="918845"/>
                              <a:chOff x="0" y="0"/>
                              <a:chExt cx="6240348" cy="919070"/>
                            </a:xfrm>
                          </wpg:grpSpPr>
                          <wpg:grpSp>
                            <wpg:cNvPr id="1088653220" name="مجموعة 49"/>
                            <wpg:cNvGrpSpPr/>
                            <wpg:grpSpPr>
                              <a:xfrm>
                                <a:off x="0" y="169208"/>
                                <a:ext cx="5433072" cy="580613"/>
                                <a:chOff x="0" y="169208"/>
                                <a:chExt cx="5433072" cy="580613"/>
                              </a:xfrm>
                            </wpg:grpSpPr>
                            <wps:wsp>
                              <wps:cNvPr id="1088653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4" name="مربع نص 41"/>
                          <wps:cNvSpPr txBox="1"/>
                          <wps:spPr>
                            <a:xfrm>
                              <a:off x="204466" y="256739"/>
                              <a:ext cx="4615440" cy="389397"/>
                            </a:xfrm>
                            <a:prstGeom prst="rect">
                              <a:avLst/>
                            </a:prstGeom>
                            <a:noFill/>
                          </wps:spPr>
                          <wps:txbx>
                            <w:txbxContent>
                              <w:p w14:paraId="7070FBF9" w14:textId="1F4F238A"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الابتكار وتحسين العمليات</w:t>
                                </w:r>
                              </w:p>
                            </w:txbxContent>
                          </wps:txbx>
                          <wps:bodyPr wrap="square" rtlCol="1">
                            <a:spAutoFit/>
                          </wps:bodyPr>
                        </wps:wsp>
                      </wpg:grpSp>
                      <pic:pic xmlns:pic="http://schemas.openxmlformats.org/drawingml/2006/picture">
                        <pic:nvPicPr>
                          <pic:cNvPr id="1088653225"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5A1343" id="_x0000_s16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mAPk3cHAAD9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7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">
                  <v:group id="مجموعة 48" o:spid="_x0000_s17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">
                    <v:group id="مجموعة 49" o:spid="_x0000_s17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">
                      <v:shape id="شكل حر 50" o:spid="_x0000_s17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" fillcolor="#a5a5a5 [2092]" stroked="f" strokeweight="1pt">
                        <v:stroke joinstyle="miter"/>
                      </v:roundrect>
                    </v:group>
                    <v:oval id="شكل بيضاوي 52" o:spid="_x0000_s17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" filled="f" strokecolor="#168489" strokeweight="1pt">
                      <v:stroke joinstyle="miter"/>
                    </v:oval>
                  </v:group>
                  <v:shape id="مربع نص 41" o:spid="_x0000_s170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" filled="f" stroked="f">
                    <v:textbox style="mso-fit-shape-to-text:t">
                      <w:txbxContent>
                        <w:p w14:paraId="7070FBF9" w14:textId="1F4F238A"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الابتكار وتحسين العمليات</w:t>
                          </w:r>
                        </w:p>
                      </w:txbxContent>
                    </v:textbox>
                  </v:shape>
                </v:group>
                <v:shape id="صورة 54" o:spid="_x0000_s17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">
                  <v:imagedata r:id="rId118" o:title=""/>
                </v:shape>
                <w10:anchorlock/>
              </v:group>
            </w:pict>
          </mc:Fallback>
        </mc:AlternateContent>
      </w:r>
    </w:p>
    <w:p w14:paraId="0596112F" w14:textId="77777777" w:rsidR="00D0278B" w:rsidRPr="00F464DE" w:rsidRDefault="00D0278B" w:rsidP="00D0278B">
      <w:pPr>
        <w:rPr>
          <w:rtl/>
        </w:rPr>
      </w:pPr>
      <w:r w:rsidRPr="00F464DE">
        <w:rPr>
          <w:rtl/>
        </w:rPr>
        <w:t>- تقديم اقتراحات لتحسين كفاءة العمل.</w:t>
      </w:r>
    </w:p>
    <w:p w14:paraId="691DE6AD" w14:textId="77777777" w:rsidR="00D0278B" w:rsidRPr="00F464DE" w:rsidRDefault="00D0278B" w:rsidP="00D0278B">
      <w:pPr>
        <w:rPr>
          <w:rtl/>
        </w:rPr>
      </w:pPr>
      <w:r w:rsidRPr="00F464DE">
        <w:rPr>
          <w:rtl/>
        </w:rPr>
        <w:t>- التفكير خارج الصندوق لحلّ المشكلات.</w:t>
      </w:r>
    </w:p>
    <w:p w14:paraId="3B277A4D" w14:textId="77777777" w:rsidR="00D0278B" w:rsidRDefault="00D0278B" w:rsidP="00D0278B">
      <w:pPr>
        <w:rPr>
          <w:rtl/>
        </w:rPr>
      </w:pPr>
      <w:r w:rsidRPr="00F464DE">
        <w:rPr>
          <w:rtl/>
        </w:rPr>
        <w:t>- تبنّي التقنيات الجديدة وتطبيقها في مجال عملك.</w:t>
      </w:r>
    </w:p>
    <w:p w14:paraId="1F49EAE3" w14:textId="255A2A7D"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0F1CC86B" wp14:editId="1707AEBB">
                <wp:extent cx="5731510" cy="891540"/>
                <wp:effectExtent l="0" t="0" r="2540" b="22860"/>
                <wp:docPr id="10886532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227" name="مجموعة 47"/>
                        <wpg:cNvGrpSpPr/>
                        <wpg:grpSpPr>
                          <a:xfrm>
                            <a:off x="0" y="0"/>
                            <a:ext cx="5731510" cy="895351"/>
                            <a:chOff x="0" y="0"/>
                            <a:chExt cx="5878196" cy="918845"/>
                          </a:xfrm>
                        </wpg:grpSpPr>
                        <wpg:grpSp>
                          <wpg:cNvPr id="1088653228" name="مجموعة 48"/>
                          <wpg:cNvGrpSpPr/>
                          <wpg:grpSpPr>
                            <a:xfrm>
                              <a:off x="0" y="0"/>
                              <a:ext cx="5878196" cy="918845"/>
                              <a:chOff x="0" y="0"/>
                              <a:chExt cx="6240348" cy="919070"/>
                            </a:xfrm>
                          </wpg:grpSpPr>
                          <wpg:grpSp>
                            <wpg:cNvPr id="1088653229" name="مجموعة 49"/>
                            <wpg:cNvGrpSpPr/>
                            <wpg:grpSpPr>
                              <a:xfrm>
                                <a:off x="0" y="169208"/>
                                <a:ext cx="5433072" cy="580613"/>
                                <a:chOff x="0" y="169208"/>
                                <a:chExt cx="5433072" cy="580613"/>
                              </a:xfrm>
                            </wpg:grpSpPr>
                            <wps:wsp>
                              <wps:cNvPr id="10886532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3" name="مربع نص 41"/>
                          <wps:cNvSpPr txBox="1"/>
                          <wps:spPr>
                            <a:xfrm>
                              <a:off x="204466" y="256739"/>
                              <a:ext cx="4615440" cy="389397"/>
                            </a:xfrm>
                            <a:prstGeom prst="rect">
                              <a:avLst/>
                            </a:prstGeom>
                            <a:noFill/>
                          </wps:spPr>
                          <wps:txbx>
                            <w:txbxContent>
                              <w:p w14:paraId="71C4C8D9" w14:textId="50C9FFAD"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تحالفات استراتيجية</w:t>
                                </w:r>
                              </w:p>
                            </w:txbxContent>
                          </wps:txbx>
                          <wps:bodyPr wrap="square" rtlCol="1">
                            <a:spAutoFit/>
                          </wps:bodyPr>
                        </wps:wsp>
                      </wpg:grpSp>
                      <pic:pic xmlns:pic="http://schemas.openxmlformats.org/drawingml/2006/picture">
                        <pic:nvPicPr>
                          <pic:cNvPr id="1088653234" name="صورة 5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1CC86B" id="_x0000_s170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pnEqW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7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">
                  <v:group id="مجموعة 48" o:spid="_x0000_s17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">
                    <v:group id="مجموعة 49" o:spid="_x0000_s17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">
                      <v:shape id="شكل حر 50" o:spid="_x0000_s17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" fillcolor="#a5a5a5 [2092]" stroked="f" strokeweight="1pt">
                        <v:stroke joinstyle="miter"/>
                      </v:roundrect>
                    </v:group>
                    <v:oval id="شكل بيضاوي 52" o:spid="_x0000_s17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" filled="f" strokecolor="#168489" strokeweight="1pt">
                      <v:stroke joinstyle="miter"/>
                    </v:oval>
                  </v:group>
                  <v:shape id="مربع نص 41" o:spid="_x0000_s171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" filled="f" stroked="f">
                    <v:textbox style="mso-fit-shape-to-text:t">
                      <w:txbxContent>
                        <w:p w14:paraId="71C4C8D9" w14:textId="50C9FFAD"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تحالفات استراتيجية</w:t>
                          </w:r>
                        </w:p>
                      </w:txbxContent>
                    </v:textbox>
                  </v:shape>
                </v:group>
                <v:shape id="صورة 54" o:spid="_x0000_s17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">
                  <v:imagedata r:id="rId118" o:title=""/>
                </v:shape>
                <w10:anchorlock/>
              </v:group>
            </w:pict>
          </mc:Fallback>
        </mc:AlternateContent>
      </w:r>
    </w:p>
    <w:p w14:paraId="2E9FA02D" w14:textId="77777777" w:rsidR="00D0278B" w:rsidRPr="00F464DE" w:rsidRDefault="00D0278B" w:rsidP="00D0278B">
      <w:pPr>
        <w:rPr>
          <w:rtl/>
        </w:rPr>
      </w:pPr>
      <w:r w:rsidRPr="00F464DE">
        <w:rPr>
          <w:rtl/>
        </w:rPr>
        <w:t>- التواصل الفعّال مع متّخذي القرار.</w:t>
      </w:r>
    </w:p>
    <w:p w14:paraId="3CD0A8E7" w14:textId="77777777" w:rsidR="00D0278B" w:rsidRPr="00F464DE" w:rsidRDefault="00D0278B" w:rsidP="00D0278B">
      <w:pPr>
        <w:rPr>
          <w:rtl/>
        </w:rPr>
      </w:pPr>
      <w:r w:rsidRPr="00F464DE">
        <w:rPr>
          <w:rtl/>
        </w:rPr>
        <w:t>- بناء علاقات مع المرشدين (</w:t>
      </w:r>
      <w:r w:rsidRPr="00F464DE">
        <w:t>Sponsors</w:t>
      </w:r>
      <w:r w:rsidRPr="00F464DE">
        <w:rPr>
          <w:rtl/>
        </w:rPr>
        <w:t>) الذين يمكنهم دعم ترقيتك.</w:t>
      </w:r>
    </w:p>
    <w:p w14:paraId="2BEC757E" w14:textId="77777777" w:rsidR="00D0278B" w:rsidRPr="00F464DE" w:rsidRDefault="00D0278B" w:rsidP="00D0278B">
      <w:pPr>
        <w:rPr>
          <w:rtl/>
        </w:rPr>
      </w:pPr>
      <w:r w:rsidRPr="00F464DE">
        <w:rPr>
          <w:rtl/>
        </w:rPr>
        <w:t>- المشاركة في المشاريع المشتركة بين الإدارات.</w:t>
      </w:r>
    </w:p>
    <w:p w14:paraId="296438DE" w14:textId="4D9E1FA6" w:rsidR="00D0278B" w:rsidRPr="00D33F32" w:rsidRDefault="00D33F32" w:rsidP="00D33F32">
      <w:pPr>
        <w:pStyle w:val="ad"/>
        <w:rPr>
          <w:b w:val="0"/>
          <w:bCs/>
          <w:color w:val="168489"/>
          <w:rtl/>
        </w:rPr>
      </w:pPr>
      <w:r w:rsidRPr="00E42DAD">
        <w:rPr>
          <w:noProof/>
        </w:rPr>
        <mc:AlternateContent>
          <mc:Choice Requires="wpg">
            <w:drawing>
              <wp:anchor distT="0" distB="0" distL="114300" distR="114300" simplePos="0" relativeHeight="252839936" behindDoc="0" locked="0" layoutInCell="1" allowOverlap="1" wp14:anchorId="443C2B45" wp14:editId="2A05FE6D">
                <wp:simplePos x="0" y="0"/>
                <wp:positionH relativeFrom="margin">
                  <wp:posOffset>4995545</wp:posOffset>
                </wp:positionH>
                <wp:positionV relativeFrom="paragraph">
                  <wp:posOffset>10130</wp:posOffset>
                </wp:positionV>
                <wp:extent cx="735965" cy="661670"/>
                <wp:effectExtent l="0" t="0" r="6985" b="5080"/>
                <wp:wrapSquare wrapText="bothSides"/>
                <wp:docPr id="160869137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1376" name="Picture 1608691376" descr="Reference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1377" name="Rectangle: Rounded Corners 160869137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B004A91" id="Group 20" o:spid="_x0000_s1026" style="position:absolute;margin-left:393.35pt;margin-top:.8pt;width:57.95pt;height:52.1pt;z-index:25283993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5XGkBN8AAAAJAQAADwAAAGRycy9kb3ducmV2&#10;LnhtbEyPQUvDQBCF74L/YRnBm92k0jSN2ZRS1FMRbAXpbZudJqHZ2ZDdJum/dzzpbR7f4817+Xqy&#10;rRiw940jBfEsAoFUOtNQpeDr8PaUgvBBk9GtI1RwQw/r4v4u15lxI33isA+V4BDymVZQh9BlUvqy&#10;Rqv9zHVIzM6utzqw7Ctpej1yuG3lPIoSaXVD/KHWHW5rLC/7q1XwPupx8xy/DrvLeXs7HhYf37sY&#10;lXp8mDYvIAJO4c8Mv/W5OhTc6eSuZLxoFSzTZMlWBgkI5qtozseJdbRIQRa5/L+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">
                <v:shape id="Picture 160869137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">
                  <v:imagedata r:id="rId104" o:title="Reference "/>
                </v:shape>
                <v:roundrect id="Rectangle: Rounded Corners 160869137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" fillcolor="#168489" strokecolor="#168489" strokeweight="1pt">
                  <v:stroke joinstyle="miter"/>
                </v:roundrect>
                <w10:wrap type="square" anchorx="margin"/>
              </v:group>
            </w:pict>
          </mc:Fallback>
        </mc:AlternateContent>
      </w:r>
      <w:hyperlink r:id="rId211" w:history="1">
        <w:r w:rsidR="00D0278B" w:rsidRPr="00767FC6">
          <w:rPr>
            <w:rStyle w:val="Hyperlink"/>
            <w:b w:val="0"/>
            <w:bCs/>
            <w:rtl/>
          </w:rPr>
          <w:t>مثال واقعي</w:t>
        </w:r>
      </w:hyperlink>
      <w:r w:rsidR="00D0278B" w:rsidRPr="00D33F32">
        <w:rPr>
          <w:b w:val="0"/>
          <w:bCs/>
          <w:color w:val="168489"/>
          <w:rtl/>
        </w:rPr>
        <w:t>:</w:t>
      </w:r>
    </w:p>
    <w:p w14:paraId="04E66B2D" w14:textId="77777777" w:rsidR="00D0278B" w:rsidRPr="00F464DE" w:rsidRDefault="00D0278B" w:rsidP="00D0278B">
      <w:pPr>
        <w:rPr>
          <w:rtl/>
        </w:rPr>
      </w:pPr>
      <w:r w:rsidRPr="00F464DE">
        <w:rPr>
          <w:rtl/>
        </w:rPr>
        <w:t>أحمد، مهندس برمجيات، طبّق استراتيجيات التميّز من خلال:</w:t>
      </w:r>
    </w:p>
    <w:p w14:paraId="16AA5E9D" w14:textId="77777777" w:rsidR="00D0278B" w:rsidRPr="00F464DE" w:rsidRDefault="00D0278B" w:rsidP="00D0278B">
      <w:pPr>
        <w:rPr>
          <w:rtl/>
        </w:rPr>
      </w:pPr>
      <w:r w:rsidRPr="00F464DE">
        <w:rPr>
          <w:rtl/>
        </w:rPr>
        <w:t>- اقتراح وتطوير نظام أتمتة اختبارات البرمجيات وفّر 20% من وقت الفريق.</w:t>
      </w:r>
    </w:p>
    <w:p w14:paraId="20FC6888" w14:textId="77777777" w:rsidR="00D0278B" w:rsidRPr="00F464DE" w:rsidRDefault="00D0278B" w:rsidP="00D0278B">
      <w:pPr>
        <w:rPr>
          <w:rtl/>
        </w:rPr>
      </w:pPr>
      <w:r w:rsidRPr="00F464DE">
        <w:rPr>
          <w:rtl/>
        </w:rPr>
        <w:t>- تنظيم جلسة أسبوعية لمشاركة المعرفة (</w:t>
      </w:r>
      <w:r w:rsidRPr="00F464DE">
        <w:t>Knowledge Sharing</w:t>
      </w:r>
      <w:r w:rsidRPr="00F464DE">
        <w:rPr>
          <w:rtl/>
        </w:rPr>
        <w:t>) مع زملائه.</w:t>
      </w:r>
    </w:p>
    <w:p w14:paraId="0E42E56D" w14:textId="77777777" w:rsidR="00D0278B" w:rsidRPr="00F464DE" w:rsidRDefault="00D0278B" w:rsidP="00D0278B">
      <w:pPr>
        <w:rPr>
          <w:rtl/>
        </w:rPr>
      </w:pPr>
      <w:r w:rsidRPr="00F464DE">
        <w:rPr>
          <w:rtl/>
        </w:rPr>
        <w:t>- المشاركة في مؤتمر تقني وتمثيل الشركة كمتحدّث.</w:t>
      </w:r>
    </w:p>
    <w:p w14:paraId="37684D08" w14:textId="77777777" w:rsidR="00D0278B" w:rsidRPr="00F464DE" w:rsidRDefault="00D0278B" w:rsidP="00D0278B">
      <w:pPr>
        <w:rPr>
          <w:rtl/>
        </w:rPr>
      </w:pPr>
      <w:r w:rsidRPr="00F464DE">
        <w:rPr>
          <w:rtl/>
        </w:rPr>
        <w:t>- بناء شبكة علاقات مع مدراء تقنية المعلومات في الشركات الشريكة.</w:t>
      </w:r>
    </w:p>
    <w:p w14:paraId="375FFBDB" w14:textId="77777777" w:rsidR="00D0278B" w:rsidRPr="00F464DE" w:rsidRDefault="00D0278B" w:rsidP="00D0278B">
      <w:pPr>
        <w:rPr>
          <w:rtl/>
        </w:rPr>
      </w:pPr>
      <w:r w:rsidRPr="00F464DE">
        <w:rPr>
          <w:rtl/>
        </w:rPr>
        <w:t>نتيجة لذلك، تمت ترقيته من مهندس برمجيات إلى قائد فريق تقني في سنتين بدلاً من المسار التقليدي الذي يستغرق 4 سنوات.</w:t>
      </w:r>
    </w:p>
    <w:p w14:paraId="784DD320" w14:textId="0900D2E6" w:rsidR="00D0278B" w:rsidRDefault="00A85702" w:rsidP="00A85702">
      <w:pPr>
        <w:jc w:val="center"/>
        <w:rPr>
          <w:rtl/>
        </w:rPr>
      </w:pPr>
      <w:r>
        <w:rPr>
          <w:noProof/>
        </w:rPr>
        <w:drawing>
          <wp:inline distT="0" distB="0" distL="0" distR="0" wp14:anchorId="642F862A" wp14:editId="2CDBD82C">
            <wp:extent cx="1223010" cy="1223010"/>
            <wp:effectExtent l="0" t="0" r="0" b="0"/>
            <wp:docPr id="1608691378" name="Picture 1608691378" descr="Lift 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Lift up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85702" w14:paraId="73BCD664" w14:textId="77777777" w:rsidTr="00A8685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5D19B42" w14:textId="77777777" w:rsidR="00A85702" w:rsidRPr="00B45CE2" w:rsidRDefault="00A85702" w:rsidP="003F44C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6106091" wp14:editId="022128B1">
                  <wp:extent cx="485140" cy="485140"/>
                  <wp:effectExtent l="0" t="0" r="0" b="0"/>
                  <wp:docPr id="801405958" name="Picture 80140595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53E2578" w14:textId="526E9A7C" w:rsidR="00A85702" w:rsidRPr="00B45CE2" w:rsidRDefault="00A85702" w:rsidP="003F44C6">
            <w:pPr>
              <w:pStyle w:val="ac"/>
              <w:jc w:val="center"/>
              <w:rPr>
                <w:color w:val="168489"/>
                <w:sz w:val="44"/>
                <w:szCs w:val="44"/>
                <w:rtl/>
                <w:lang w:bidi="ar-EG"/>
              </w:rPr>
            </w:pPr>
            <w:r w:rsidRPr="00B45CE2">
              <w:rPr>
                <w:rFonts w:hint="cs"/>
                <w:color w:val="168489"/>
                <w:sz w:val="44"/>
                <w:szCs w:val="44"/>
                <w:rtl/>
                <w:lang w:bidi="ar-EG"/>
              </w:rPr>
              <w:t xml:space="preserve">نشاط </w:t>
            </w:r>
            <w:r>
              <w:rPr>
                <w:rFonts w:hint="cs"/>
                <w:color w:val="168489"/>
                <w:sz w:val="44"/>
                <w:szCs w:val="44"/>
                <w:rtl/>
                <w:lang w:bidi="ar-EG"/>
              </w:rPr>
              <w:t>تعاوني</w:t>
            </w:r>
          </w:p>
        </w:tc>
        <w:tc>
          <w:tcPr>
            <w:tcW w:w="7506" w:type="dxa"/>
            <w:tcBorders>
              <w:left w:val="single" w:sz="36" w:space="0" w:color="808080" w:themeColor="background1" w:themeShade="80"/>
            </w:tcBorders>
            <w:shd w:val="clear" w:color="auto" w:fill="F2F2F2" w:themeFill="background1" w:themeFillShade="F2"/>
          </w:tcPr>
          <w:p w14:paraId="2C30350D" w14:textId="77777777" w:rsidR="00A85702" w:rsidRDefault="00A85702" w:rsidP="003F44C6">
            <w:pPr>
              <w:bidi w:val="0"/>
              <w:jc w:val="center"/>
              <w:rPr>
                <w:rFonts w:ascii="Adobe Arabic" w:hAnsi="Adobe Arabic" w:cs="Adobe Arabic"/>
                <w:bCs/>
                <w:color w:val="168489"/>
                <w:sz w:val="52"/>
                <w:szCs w:val="52"/>
                <w:rtl/>
                <w:lang w:bidi="ar-EG"/>
              </w:rPr>
            </w:pPr>
          </w:p>
          <w:p w14:paraId="50700000" w14:textId="3535EE1F" w:rsidR="00A85702" w:rsidRPr="00AB5D47" w:rsidRDefault="00A85702" w:rsidP="003F44C6">
            <w:pPr>
              <w:bidi w:val="0"/>
              <w:jc w:val="center"/>
              <w:rPr>
                <w:rFonts w:ascii="Adobe Arabic" w:hAnsi="Adobe Arabic" w:cs="Adobe Arabic"/>
                <w:bCs/>
                <w:color w:val="168489"/>
                <w:sz w:val="52"/>
                <w:szCs w:val="52"/>
                <w:rtl/>
                <w:lang w:bidi="ar-EG"/>
              </w:rPr>
            </w:pPr>
            <w:r w:rsidRPr="00A85702">
              <w:rPr>
                <w:rFonts w:ascii="Adobe Arabic" w:hAnsi="Adobe Arabic" w:cs="Adobe Arabic"/>
                <w:bCs/>
                <w:color w:val="168489"/>
                <w:sz w:val="52"/>
                <w:szCs w:val="52"/>
                <w:rtl/>
                <w:lang w:bidi="ar-EG"/>
              </w:rPr>
              <w:t>خارطة مساري المهني</w:t>
            </w:r>
          </w:p>
        </w:tc>
      </w:tr>
    </w:tbl>
    <w:p w14:paraId="2E79A4BA" w14:textId="77777777" w:rsidR="00A85702" w:rsidRPr="008D39CE" w:rsidRDefault="00A85702" w:rsidP="00A85702">
      <w:r w:rsidRPr="00853909">
        <w:rPr>
          <w:noProof/>
        </w:rPr>
        <mc:AlternateContent>
          <mc:Choice Requires="wpg">
            <w:drawing>
              <wp:inline distT="0" distB="0" distL="0" distR="0" wp14:anchorId="63974FC9" wp14:editId="3EDCBED1">
                <wp:extent cx="4406692" cy="545009"/>
                <wp:effectExtent l="0" t="0" r="0" b="26670"/>
                <wp:docPr id="160869137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1380" name="Group 1608691380"/>
                        <wpg:cNvGrpSpPr/>
                        <wpg:grpSpPr>
                          <a:xfrm>
                            <a:off x="3797654" y="0"/>
                            <a:ext cx="609038" cy="545009"/>
                            <a:chOff x="3797654" y="0"/>
                            <a:chExt cx="609038" cy="545009"/>
                          </a:xfrm>
                        </wpg:grpSpPr>
                        <pic:pic xmlns:pic="http://schemas.openxmlformats.org/drawingml/2006/picture">
                          <pic:nvPicPr>
                            <pic:cNvPr id="1608691381" name="Picture 1608691381" descr="Clock "/>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1382" name="Rectangle: Rounded Corners 160869138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1383" name="TextBox 19"/>
                        <wps:cNvSpPr txBox="1"/>
                        <wps:spPr>
                          <a:xfrm>
                            <a:off x="0" y="113532"/>
                            <a:ext cx="3597910" cy="395605"/>
                          </a:xfrm>
                          <a:prstGeom prst="rect">
                            <a:avLst/>
                          </a:prstGeom>
                          <a:noFill/>
                        </wps:spPr>
                        <wps:txbx>
                          <w:txbxContent>
                            <w:p w14:paraId="6A886D82" w14:textId="77777777" w:rsidR="00A85702" w:rsidRPr="00B45CE2" w:rsidRDefault="00A85702" w:rsidP="00A85702">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63974FC9" id="_x0000_s1717"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">
                <v:group id="Group 1608691380" o:spid="_x0000_s1718"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">
                  <v:shape id="Picture 1608691381" o:spid="_x0000_s1719"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">
                    <v:imagedata r:id="rId129" o:title="Clock "/>
                  </v:shape>
                  <v:roundrect id="Rectangle: Rounded Corners 1608691382" o:spid="_x0000_s172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" fillcolor="#7a8696" strokecolor="#7a8696" strokeweight="1pt">
                    <v:stroke joinstyle="miter"/>
                  </v:roundrect>
                </v:group>
                <v:shape id="TextBox 19" o:spid="_x0000_s1721"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" filled="f" stroked="f">
                  <v:textbox style="mso-fit-shape-to-text:t">
                    <w:txbxContent>
                      <w:p w14:paraId="6A886D82" w14:textId="77777777" w:rsidR="00A85702" w:rsidRPr="00B45CE2" w:rsidRDefault="00A85702" w:rsidP="00A85702">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0BB14AB7" w14:textId="77777777" w:rsidR="00A85702" w:rsidRPr="0024372F" w:rsidRDefault="00A85702" w:rsidP="00A85702">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2B8C0B79" w14:textId="77777777" w:rsidR="00A85702" w:rsidRPr="008D39CE" w:rsidRDefault="00A85702" w:rsidP="00A85702">
      <w:r w:rsidRPr="00853909">
        <w:rPr>
          <w:noProof/>
        </w:rPr>
        <mc:AlternateContent>
          <mc:Choice Requires="wpg">
            <w:drawing>
              <wp:inline distT="0" distB="0" distL="0" distR="0" wp14:anchorId="359127E0" wp14:editId="1CB38EF3">
                <wp:extent cx="4435062" cy="545009"/>
                <wp:effectExtent l="0" t="0" r="3810" b="26670"/>
                <wp:docPr id="1608691384"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1385" name="Picture 1608691385" descr="Goal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1386" name="Rectangle: Rounded Corners 160869138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7" name="TextBox 23"/>
                        <wps:cNvSpPr txBox="1"/>
                        <wps:spPr>
                          <a:xfrm>
                            <a:off x="0" y="64202"/>
                            <a:ext cx="3600450" cy="395605"/>
                          </a:xfrm>
                          <a:prstGeom prst="rect">
                            <a:avLst/>
                          </a:prstGeom>
                          <a:noFill/>
                        </wps:spPr>
                        <wps:txbx>
                          <w:txbxContent>
                            <w:p w14:paraId="73D78A46" w14:textId="77777777" w:rsidR="00A85702" w:rsidRPr="00B45CE2" w:rsidRDefault="00A85702" w:rsidP="00A85702">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359127E0" id="_x0000_s1722"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">
                <v:shape id="Picture 1608691385" o:spid="_x0000_s1723"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">
                  <v:imagedata r:id="rId132" o:title="Goal "/>
                </v:shape>
                <v:roundrect id="Rectangle: Rounded Corners 1608691386" o:spid="_x0000_s1724"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" fillcolor="#7a8696" strokecolor="#7a8696" strokeweight="1pt">
                  <v:stroke joinstyle="miter"/>
                </v:roundrect>
                <v:shape id="TextBox 23" o:spid="_x0000_s1725"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" filled="f" stroked="f">
                  <v:textbox style="mso-fit-shape-to-text:t">
                    <w:txbxContent>
                      <w:p w14:paraId="73D78A46" w14:textId="77777777" w:rsidR="00A85702" w:rsidRPr="00B45CE2" w:rsidRDefault="00A85702" w:rsidP="00A85702">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5A0B07EA" w14:textId="77777777" w:rsidR="00A85702" w:rsidRPr="007A21E0" w:rsidRDefault="00A85702" w:rsidP="00A85702">
      <w:pPr>
        <w:rPr>
          <w:rtl/>
        </w:rPr>
      </w:pPr>
      <w:r w:rsidRPr="007A21E0">
        <w:rPr>
          <w:rtl/>
        </w:rPr>
        <w:t>1. تطبيق المفاهيم النظرية في بناء خطة تطوير وظيفي واقعية.</w:t>
      </w:r>
    </w:p>
    <w:p w14:paraId="743B93D1" w14:textId="77777777" w:rsidR="00A85702" w:rsidRPr="007A21E0" w:rsidRDefault="00A85702" w:rsidP="00A85702">
      <w:pPr>
        <w:rPr>
          <w:rtl/>
        </w:rPr>
      </w:pPr>
      <w:r w:rsidRPr="007A21E0">
        <w:rPr>
          <w:rtl/>
        </w:rPr>
        <w:t>2. تحديد الأهداف المهنية بمستوياتها المختلفة.</w:t>
      </w:r>
    </w:p>
    <w:p w14:paraId="2CA2A3C6" w14:textId="77777777" w:rsidR="00A85702" w:rsidRPr="007A21E0" w:rsidRDefault="00A85702" w:rsidP="00A85702">
      <w:pPr>
        <w:rPr>
          <w:rtl/>
        </w:rPr>
      </w:pPr>
      <w:r w:rsidRPr="007A21E0">
        <w:rPr>
          <w:rtl/>
        </w:rPr>
        <w:t>3. تحديد مسارات العمل والإجراءات اللازمة لتحقيق الأهداف.</w:t>
      </w:r>
    </w:p>
    <w:p w14:paraId="7D565294" w14:textId="77777777" w:rsidR="00A85702" w:rsidRDefault="00A85702" w:rsidP="00A85702">
      <w:pPr>
        <w:rPr>
          <w:rtl/>
        </w:rPr>
      </w:pPr>
      <w:r w:rsidRPr="00DF5C59">
        <w:rPr>
          <w:noProof/>
        </w:rPr>
        <mc:AlternateContent>
          <mc:Choice Requires="wpg">
            <w:drawing>
              <wp:inline distT="0" distB="0" distL="0" distR="0" wp14:anchorId="2F7FBA33" wp14:editId="5216F9AA">
                <wp:extent cx="4399280" cy="544971"/>
                <wp:effectExtent l="0" t="0" r="1270" b="26670"/>
                <wp:docPr id="1608691388"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608691389" name="Group 1608691389"/>
                        <wpg:cNvGrpSpPr/>
                        <wpg:grpSpPr>
                          <a:xfrm>
                            <a:off x="0" y="0"/>
                            <a:ext cx="3843037" cy="544971"/>
                            <a:chOff x="0" y="0"/>
                            <a:chExt cx="3843373" cy="545009"/>
                          </a:xfrm>
                        </wpg:grpSpPr>
                        <wps:wsp>
                          <wps:cNvPr id="1608691390" name="Rectangle: Rounded Corners 1608691390"/>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91" name="TextBox 19"/>
                          <wps:cNvSpPr txBox="1"/>
                          <wps:spPr>
                            <a:xfrm>
                              <a:off x="0" y="113676"/>
                              <a:ext cx="3599495" cy="395633"/>
                            </a:xfrm>
                            <a:prstGeom prst="rect">
                              <a:avLst/>
                            </a:prstGeom>
                            <a:noFill/>
                          </wps:spPr>
                          <wps:txbx>
                            <w:txbxContent>
                              <w:p w14:paraId="7A925902" w14:textId="77777777" w:rsidR="00A85702" w:rsidRPr="00B45CE2" w:rsidRDefault="00A85702" w:rsidP="00A85702">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801405952" name="Picture 801405952" descr="Idea"/>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F7FBA33" id="_x0000_s1726"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">
                <v:group id="Group 1608691389" o:spid="_x0000_s1727"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">
                  <v:roundrect id="Rectangle: Rounded Corners 1608691390" o:spid="_x0000_s1728"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" fillcolor="#7a8696" strokecolor="#7a8696" strokeweight="1pt">
                    <v:stroke joinstyle="miter"/>
                  </v:roundrect>
                  <v:shape id="TextBox 19" o:spid="_x0000_s1729"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" filled="f" stroked="f">
                    <v:textbox style="mso-fit-shape-to-text:t">
                      <w:txbxContent>
                        <w:p w14:paraId="7A925902" w14:textId="77777777" w:rsidR="00A85702" w:rsidRPr="00B45CE2" w:rsidRDefault="00A85702" w:rsidP="00A85702">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801405952" o:spid="_x0000_s1730"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">
                  <v:imagedata r:id="rId135" o:title="Idea"/>
                </v:shape>
                <w10:anchorlock/>
              </v:group>
            </w:pict>
          </mc:Fallback>
        </mc:AlternateContent>
      </w:r>
    </w:p>
    <w:p w14:paraId="55BD13D0" w14:textId="77777777" w:rsidR="00A85702" w:rsidRPr="007A21E0" w:rsidRDefault="00A85702" w:rsidP="00A85702">
      <w:pPr>
        <w:rPr>
          <w:rtl/>
        </w:rPr>
      </w:pPr>
      <w:r w:rsidRPr="007A21E0">
        <w:rPr>
          <w:rtl/>
        </w:rPr>
        <w:t>- نموذج خطة التطوير الوظيفي الشخصية.</w:t>
      </w:r>
    </w:p>
    <w:p w14:paraId="51AE055A" w14:textId="77777777" w:rsidR="00A85702" w:rsidRPr="007A21E0" w:rsidRDefault="00A85702" w:rsidP="00A85702">
      <w:pPr>
        <w:rPr>
          <w:rtl/>
        </w:rPr>
      </w:pPr>
      <w:r w:rsidRPr="007A21E0">
        <w:rPr>
          <w:rtl/>
        </w:rPr>
        <w:t>- أقلام وأوراق.</w:t>
      </w:r>
    </w:p>
    <w:p w14:paraId="1C103207" w14:textId="77777777" w:rsidR="00A85702" w:rsidRPr="007A21E0" w:rsidRDefault="00A85702" w:rsidP="00A85702">
      <w:pPr>
        <w:rPr>
          <w:rtl/>
        </w:rPr>
      </w:pPr>
      <w:r w:rsidRPr="007A21E0">
        <w:rPr>
          <w:rtl/>
        </w:rPr>
        <w:t xml:space="preserve">- دليل إرشادي لصياغة الأهداف </w:t>
      </w:r>
      <w:r w:rsidRPr="007A21E0">
        <w:t>SMART</w:t>
      </w:r>
      <w:r w:rsidRPr="007A21E0">
        <w:rPr>
          <w:rtl/>
        </w:rPr>
        <w:t>.</w:t>
      </w:r>
    </w:p>
    <w:p w14:paraId="504B01AB" w14:textId="77777777" w:rsidR="00A85702" w:rsidRPr="00AC7B58" w:rsidRDefault="00A85702" w:rsidP="00A85702">
      <w:pPr>
        <w:rPr>
          <w:rtl/>
        </w:rPr>
      </w:pPr>
      <w:r w:rsidRPr="00873F62">
        <w:rPr>
          <w:noProof/>
          <w:color w:val="C00000"/>
        </w:rPr>
        <mc:AlternateContent>
          <mc:Choice Requires="wpg">
            <w:drawing>
              <wp:inline distT="0" distB="0" distL="0" distR="0" wp14:anchorId="5674BF01" wp14:editId="57D077CE">
                <wp:extent cx="4418827" cy="545009"/>
                <wp:effectExtent l="0" t="0" r="1270" b="26670"/>
                <wp:docPr id="801405953"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801405954" name="Group 801405954"/>
                        <wpg:cNvGrpSpPr/>
                        <wpg:grpSpPr>
                          <a:xfrm>
                            <a:off x="3803929" y="0"/>
                            <a:ext cx="614898" cy="545009"/>
                            <a:chOff x="3803929" y="0"/>
                            <a:chExt cx="614898" cy="545009"/>
                          </a:xfrm>
                        </wpg:grpSpPr>
                        <pic:pic xmlns:pic="http://schemas.openxmlformats.org/drawingml/2006/picture">
                          <pic:nvPicPr>
                            <pic:cNvPr id="801405955" name="Picture 801405955" descr="Activity "/>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01405956" name="Rectangle: Rounded Corners 801405956"/>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57" name="TextBox 17"/>
                        <wps:cNvSpPr txBox="1"/>
                        <wps:spPr>
                          <a:xfrm>
                            <a:off x="0" y="110634"/>
                            <a:ext cx="3597275" cy="395605"/>
                          </a:xfrm>
                          <a:prstGeom prst="rect">
                            <a:avLst/>
                          </a:prstGeom>
                          <a:noFill/>
                        </wps:spPr>
                        <wps:txbx>
                          <w:txbxContent>
                            <w:p w14:paraId="180997DD" w14:textId="77777777" w:rsidR="00A85702" w:rsidRPr="00262BBE" w:rsidRDefault="00A85702" w:rsidP="00A85702">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5674BF01" id="_x0000_s1731"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">
                <v:group id="Group 801405954" o:spid="_x0000_s173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">
                  <v:shape id="Picture 801405955" o:spid="_x0000_s173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">
                    <v:imagedata r:id="rId137" o:title="Activity "/>
                  </v:shape>
                  <v:roundrect id="Rectangle: Rounded Corners 801405956" o:spid="_x0000_s173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" fillcolor="#7a8696" strokecolor="#7a8696" strokeweight="1pt">
                    <v:stroke joinstyle="miter"/>
                  </v:roundrect>
                </v:group>
                <v:shape id="TextBox 17" o:spid="_x0000_s1735"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" filled="f" stroked="f">
                  <v:textbox style="mso-fit-shape-to-text:t">
                    <w:txbxContent>
                      <w:p w14:paraId="180997DD" w14:textId="77777777" w:rsidR="00A85702" w:rsidRPr="00262BBE" w:rsidRDefault="00A85702" w:rsidP="00A85702">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05D93A83" w14:textId="77777777" w:rsidR="00D0278B" w:rsidRPr="00A85702" w:rsidRDefault="00D0278B" w:rsidP="00D0278B">
      <w:pPr>
        <w:rPr>
          <w:b/>
          <w:bCs/>
          <w:rtl/>
        </w:rPr>
      </w:pPr>
      <w:r w:rsidRPr="00A85702">
        <w:rPr>
          <w:b/>
          <w:bCs/>
          <w:rtl/>
        </w:rPr>
        <w:t>1. التحضير (5 دقائق):</w:t>
      </w:r>
    </w:p>
    <w:p w14:paraId="79A66BB5" w14:textId="77777777" w:rsidR="00D0278B" w:rsidRPr="007A21E0" w:rsidRDefault="00D0278B" w:rsidP="00D0278B">
      <w:pPr>
        <w:rPr>
          <w:rtl/>
        </w:rPr>
      </w:pPr>
      <w:r w:rsidRPr="007A21E0">
        <w:rPr>
          <w:rtl/>
        </w:rPr>
        <w:t xml:space="preserve">   - توزيع نماذج خطة التطوير الوظيفي.</w:t>
      </w:r>
    </w:p>
    <w:p w14:paraId="007F00D5" w14:textId="77777777" w:rsidR="00D0278B" w:rsidRPr="007A21E0" w:rsidRDefault="00D0278B" w:rsidP="00D0278B">
      <w:pPr>
        <w:rPr>
          <w:rtl/>
        </w:rPr>
      </w:pPr>
      <w:r w:rsidRPr="007A21E0">
        <w:rPr>
          <w:rtl/>
        </w:rPr>
        <w:t xml:space="preserve">   - شرح العناصر الأساسية للخطة وكيفية ملئها.</w:t>
      </w:r>
    </w:p>
    <w:p w14:paraId="234FAB72" w14:textId="77777777" w:rsidR="00D0278B" w:rsidRPr="00A85702" w:rsidRDefault="00D0278B" w:rsidP="00D0278B">
      <w:pPr>
        <w:rPr>
          <w:b/>
          <w:bCs/>
          <w:rtl/>
        </w:rPr>
      </w:pPr>
      <w:r w:rsidRPr="00A85702">
        <w:rPr>
          <w:b/>
          <w:bCs/>
          <w:rtl/>
        </w:rPr>
        <w:t>2. صياغة الرؤية والرسالة (5 دقائق):</w:t>
      </w:r>
    </w:p>
    <w:p w14:paraId="4270F381" w14:textId="77777777" w:rsidR="00D0278B" w:rsidRPr="007A21E0" w:rsidRDefault="00D0278B" w:rsidP="00D0278B">
      <w:pPr>
        <w:rPr>
          <w:rtl/>
        </w:rPr>
      </w:pPr>
      <w:r w:rsidRPr="007A21E0">
        <w:rPr>
          <w:rtl/>
        </w:rPr>
        <w:t xml:space="preserve">   - يكتب كل مشارك رؤيته المهنية (أين أرى نفسي بعد 5-10 سنوات؟).</w:t>
      </w:r>
    </w:p>
    <w:p w14:paraId="023A7EF6" w14:textId="77777777" w:rsidR="00D0278B" w:rsidRPr="007A21E0" w:rsidRDefault="00D0278B" w:rsidP="00D0278B">
      <w:pPr>
        <w:rPr>
          <w:rtl/>
        </w:rPr>
      </w:pPr>
      <w:r w:rsidRPr="007A21E0">
        <w:rPr>
          <w:rtl/>
        </w:rPr>
        <w:t xml:space="preserve">   - صياغة رسالة مهنية تعكس القيم والغايات.</w:t>
      </w:r>
    </w:p>
    <w:p w14:paraId="19254C22" w14:textId="77777777" w:rsidR="00D0278B" w:rsidRPr="00A85702" w:rsidRDefault="00D0278B" w:rsidP="00A85702">
      <w:pPr>
        <w:keepNext/>
        <w:rPr>
          <w:b/>
          <w:bCs/>
          <w:rtl/>
        </w:rPr>
      </w:pPr>
      <w:r w:rsidRPr="00A85702">
        <w:rPr>
          <w:b/>
          <w:bCs/>
          <w:rtl/>
        </w:rPr>
        <w:lastRenderedPageBreak/>
        <w:t>3. تحديد الأهداف (10 دقائق):</w:t>
      </w:r>
    </w:p>
    <w:p w14:paraId="46E660A3" w14:textId="77777777" w:rsidR="00D0278B" w:rsidRPr="007A21E0" w:rsidRDefault="00D0278B" w:rsidP="00D0278B">
      <w:pPr>
        <w:rPr>
          <w:rtl/>
        </w:rPr>
      </w:pPr>
      <w:r w:rsidRPr="007A21E0">
        <w:rPr>
          <w:rtl/>
        </w:rPr>
        <w:t xml:space="preserve">   - يحدّد المشارك 1-2 هدف طويل المدى.</w:t>
      </w:r>
    </w:p>
    <w:p w14:paraId="0F16251C" w14:textId="77777777" w:rsidR="00D0278B" w:rsidRPr="007A21E0" w:rsidRDefault="00D0278B" w:rsidP="00D0278B">
      <w:pPr>
        <w:rPr>
          <w:rtl/>
        </w:rPr>
      </w:pPr>
      <w:r w:rsidRPr="007A21E0">
        <w:rPr>
          <w:rtl/>
        </w:rPr>
        <w:t xml:space="preserve">   - يحدّد 2-3 أهداف متوسطة المدى تدعم الهدف طويل المدى.</w:t>
      </w:r>
    </w:p>
    <w:p w14:paraId="5F9A591E" w14:textId="77777777" w:rsidR="00D0278B" w:rsidRPr="007A21E0" w:rsidRDefault="00D0278B" w:rsidP="00D0278B">
      <w:pPr>
        <w:rPr>
          <w:rtl/>
        </w:rPr>
      </w:pPr>
      <w:r w:rsidRPr="007A21E0">
        <w:rPr>
          <w:rtl/>
        </w:rPr>
        <w:t xml:space="preserve">   - يحدّد 3-5 أهداف قصيرة المدى تدعم الأهداف متوسطة المدى.</w:t>
      </w:r>
    </w:p>
    <w:p w14:paraId="3F59CBB6" w14:textId="77777777" w:rsidR="00D0278B" w:rsidRPr="00A85702" w:rsidRDefault="00D0278B" w:rsidP="00D0278B">
      <w:pPr>
        <w:rPr>
          <w:b/>
          <w:bCs/>
          <w:rtl/>
        </w:rPr>
      </w:pPr>
      <w:r w:rsidRPr="00A85702">
        <w:rPr>
          <w:b/>
          <w:bCs/>
          <w:rtl/>
        </w:rPr>
        <w:t>4. تحليل الفجوات (5 دقائق):</w:t>
      </w:r>
    </w:p>
    <w:p w14:paraId="72E8C999" w14:textId="77777777" w:rsidR="00D0278B" w:rsidRPr="007A21E0" w:rsidRDefault="00D0278B" w:rsidP="00D0278B">
      <w:pPr>
        <w:rPr>
          <w:rtl/>
        </w:rPr>
      </w:pPr>
      <w:r w:rsidRPr="007A21E0">
        <w:rPr>
          <w:rtl/>
        </w:rPr>
        <w:t xml:space="preserve">   - تحديد المهارات والمعارف والخبرات اللازمة لتحقيق الأهداف.</w:t>
      </w:r>
    </w:p>
    <w:p w14:paraId="678AF388" w14:textId="77777777" w:rsidR="00D0278B" w:rsidRPr="007A21E0" w:rsidRDefault="00D0278B" w:rsidP="00D0278B">
      <w:pPr>
        <w:rPr>
          <w:rtl/>
        </w:rPr>
      </w:pPr>
      <w:r w:rsidRPr="007A21E0">
        <w:rPr>
          <w:rtl/>
        </w:rPr>
        <w:t xml:space="preserve">   - تقييم المستوى الحالي لكل مهارة وتحديد الفجوة.</w:t>
      </w:r>
    </w:p>
    <w:p w14:paraId="58AD9979" w14:textId="77777777" w:rsidR="00D0278B" w:rsidRPr="00A85702" w:rsidRDefault="00D0278B" w:rsidP="00D0278B">
      <w:pPr>
        <w:rPr>
          <w:b/>
          <w:bCs/>
          <w:rtl/>
        </w:rPr>
      </w:pPr>
      <w:r w:rsidRPr="00A85702">
        <w:rPr>
          <w:b/>
          <w:bCs/>
          <w:rtl/>
        </w:rPr>
        <w:t>5. وضع مسارات العمل (5 دقائق):</w:t>
      </w:r>
    </w:p>
    <w:p w14:paraId="16E59478" w14:textId="77777777" w:rsidR="00D0278B" w:rsidRPr="007A21E0" w:rsidRDefault="00D0278B" w:rsidP="00D0278B">
      <w:pPr>
        <w:rPr>
          <w:rtl/>
        </w:rPr>
      </w:pPr>
      <w:r w:rsidRPr="007A21E0">
        <w:rPr>
          <w:rtl/>
        </w:rPr>
        <w:t xml:space="preserve">   - تحديد الإجراءات المحدّدة لسدّ الفجوات.</w:t>
      </w:r>
    </w:p>
    <w:p w14:paraId="007D8D73" w14:textId="77777777" w:rsidR="00D0278B" w:rsidRPr="007A21E0" w:rsidRDefault="00D0278B" w:rsidP="00D0278B">
      <w:pPr>
        <w:rPr>
          <w:rtl/>
        </w:rPr>
      </w:pPr>
      <w:r w:rsidRPr="007A21E0">
        <w:rPr>
          <w:rtl/>
        </w:rPr>
        <w:t xml:space="preserve">   - وضع جدول زمني للتنفيذ.</w:t>
      </w:r>
    </w:p>
    <w:p w14:paraId="6BA81DB0" w14:textId="77777777" w:rsidR="00D0278B" w:rsidRPr="00A85702" w:rsidRDefault="00D0278B" w:rsidP="00A85702">
      <w:pPr>
        <w:pStyle w:val="ad"/>
        <w:rPr>
          <w:b w:val="0"/>
          <w:bCs/>
          <w:color w:val="168489"/>
          <w:rtl/>
        </w:rPr>
      </w:pPr>
      <w:r w:rsidRPr="00A85702">
        <w:rPr>
          <w:b w:val="0"/>
          <w:bCs/>
          <w:color w:val="168489"/>
          <w:rtl/>
        </w:rPr>
        <w:t>نموذج للخطة:</w:t>
      </w:r>
    </w:p>
    <w:p w14:paraId="2B87C986" w14:textId="1C663C70" w:rsidR="00D0278B" w:rsidRPr="007A21E0" w:rsidRDefault="00767FC6" w:rsidP="00D0278B">
      <w:pPr>
        <w:rPr>
          <w:rtl/>
        </w:rPr>
      </w:pPr>
      <w:hyperlink r:id="rId213" w:history="1">
        <w:r w:rsidR="00D0278B" w:rsidRPr="00767FC6">
          <w:rPr>
            <w:rStyle w:val="Hyperlink"/>
            <w:rtl/>
          </w:rPr>
          <w:t>رؤية مهنية</w:t>
        </w:r>
      </w:hyperlink>
      <w:r w:rsidR="00D0278B" w:rsidRPr="007A21E0">
        <w:rPr>
          <w:rtl/>
        </w:rPr>
        <w:t>: أن أصبح مديراً للتسويق الرقمي في شركة عالمية، أقود فريقاً إبداعياً يطوّر حملات تسويقية مبتكرة تحقّق نتائج ملموسة.</w:t>
      </w:r>
    </w:p>
    <w:p w14:paraId="134ADDF1" w14:textId="77777777" w:rsidR="00D0278B" w:rsidRPr="007A21E0" w:rsidRDefault="00D0278B" w:rsidP="00D0278B">
      <w:pPr>
        <w:rPr>
          <w:rtl/>
        </w:rPr>
      </w:pPr>
      <w:r w:rsidRPr="007A21E0">
        <w:rPr>
          <w:rtl/>
        </w:rPr>
        <w:t>رسالة مهنية: توظيف مهاراتي التحليلية والإبداعية لتصميم استراتيجيات تسويقية رقمية تربط العلامات التجارية بجمهورها بطرق أصيلة ومؤثرة.</w:t>
      </w:r>
    </w:p>
    <w:p w14:paraId="3A312C3C" w14:textId="77777777" w:rsidR="00D0278B" w:rsidRPr="00A85702" w:rsidRDefault="00D0278B" w:rsidP="00A85702">
      <w:pPr>
        <w:pStyle w:val="ad"/>
        <w:rPr>
          <w:b w:val="0"/>
          <w:bCs/>
          <w:rtl/>
        </w:rPr>
      </w:pPr>
      <w:r w:rsidRPr="00A85702">
        <w:rPr>
          <w:b w:val="0"/>
          <w:bCs/>
          <w:rtl/>
        </w:rPr>
        <w:t>الأهداف طويلة المدى (3-5 سنوات):</w:t>
      </w:r>
    </w:p>
    <w:p w14:paraId="0B7AD0CB" w14:textId="77777777" w:rsidR="00D0278B" w:rsidRPr="007A21E0" w:rsidRDefault="00D0278B" w:rsidP="00D0278B">
      <w:pPr>
        <w:rPr>
          <w:rtl/>
        </w:rPr>
      </w:pPr>
      <w:r w:rsidRPr="007A21E0">
        <w:rPr>
          <w:rtl/>
        </w:rPr>
        <w:t>- الوصول لمنصب مدير التسويق الرقمي في شركة عالمية بحلول عام 2029.</w:t>
      </w:r>
    </w:p>
    <w:p w14:paraId="01A8AACE" w14:textId="77777777" w:rsidR="00D0278B" w:rsidRPr="00A85702" w:rsidRDefault="00D0278B" w:rsidP="00A85702">
      <w:pPr>
        <w:pStyle w:val="ad"/>
        <w:rPr>
          <w:b w:val="0"/>
          <w:bCs/>
          <w:rtl/>
        </w:rPr>
      </w:pPr>
      <w:r w:rsidRPr="00A85702">
        <w:rPr>
          <w:b w:val="0"/>
          <w:bCs/>
          <w:rtl/>
        </w:rPr>
        <w:t>الأهداف متوسطة المدى (1-3 سنوات):</w:t>
      </w:r>
    </w:p>
    <w:p w14:paraId="3EAD5702" w14:textId="77777777" w:rsidR="00D0278B" w:rsidRPr="007A21E0" w:rsidRDefault="00D0278B" w:rsidP="00D0278B">
      <w:pPr>
        <w:rPr>
          <w:rtl/>
        </w:rPr>
      </w:pPr>
      <w:r w:rsidRPr="007A21E0">
        <w:rPr>
          <w:rtl/>
        </w:rPr>
        <w:t>- الترقية لمنصب مشرف فريق التسويق الرقمي خلال 2 سنة.</w:t>
      </w:r>
    </w:p>
    <w:p w14:paraId="1AEFCE15" w14:textId="77777777" w:rsidR="00D0278B" w:rsidRPr="007A21E0" w:rsidRDefault="00D0278B" w:rsidP="00D0278B">
      <w:pPr>
        <w:rPr>
          <w:rtl/>
        </w:rPr>
      </w:pPr>
      <w:r w:rsidRPr="007A21E0">
        <w:rPr>
          <w:rtl/>
        </w:rPr>
        <w:t>- قيادة حملة تسويقية رقمية تزيد المبيعات بنسبة 15% خلال 18 شهراً.</w:t>
      </w:r>
    </w:p>
    <w:p w14:paraId="7CC1BF36" w14:textId="77777777" w:rsidR="00D0278B" w:rsidRPr="00A85702" w:rsidRDefault="00D0278B" w:rsidP="00A85702">
      <w:pPr>
        <w:pStyle w:val="ad"/>
        <w:rPr>
          <w:b w:val="0"/>
          <w:bCs/>
          <w:rtl/>
        </w:rPr>
      </w:pPr>
      <w:r w:rsidRPr="00A85702">
        <w:rPr>
          <w:b w:val="0"/>
          <w:bCs/>
          <w:rtl/>
        </w:rPr>
        <w:t>الأهداف قصيرة المدى (3-12 شهر):</w:t>
      </w:r>
    </w:p>
    <w:p w14:paraId="2FD174AD" w14:textId="77777777" w:rsidR="00D0278B" w:rsidRPr="007A21E0" w:rsidRDefault="00D0278B" w:rsidP="00D0278B">
      <w:pPr>
        <w:rPr>
          <w:rtl/>
        </w:rPr>
      </w:pPr>
      <w:r w:rsidRPr="007A21E0">
        <w:rPr>
          <w:rtl/>
        </w:rPr>
        <w:t xml:space="preserve">- الحصول على شهادة </w:t>
      </w:r>
      <w:r w:rsidRPr="007A21E0">
        <w:t>Google Analytics Advanced</w:t>
      </w:r>
      <w:r w:rsidRPr="007A21E0">
        <w:rPr>
          <w:rtl/>
        </w:rPr>
        <w:t xml:space="preserve"> خلال 3 أشهر.</w:t>
      </w:r>
    </w:p>
    <w:p w14:paraId="1175E6A5" w14:textId="77777777" w:rsidR="00D0278B" w:rsidRPr="007A21E0" w:rsidRDefault="00D0278B" w:rsidP="00D0278B">
      <w:pPr>
        <w:rPr>
          <w:rtl/>
        </w:rPr>
      </w:pPr>
      <w:r w:rsidRPr="007A21E0">
        <w:rPr>
          <w:rtl/>
        </w:rPr>
        <w:t>- إتمام دورة في إدارة الفرق الإبداعية خلال 6 أشهر.</w:t>
      </w:r>
    </w:p>
    <w:p w14:paraId="731DFA97" w14:textId="77777777" w:rsidR="00D0278B" w:rsidRPr="007A21E0" w:rsidRDefault="00D0278B" w:rsidP="00D0278B">
      <w:pPr>
        <w:rPr>
          <w:rtl/>
        </w:rPr>
      </w:pPr>
      <w:r w:rsidRPr="007A21E0">
        <w:rPr>
          <w:rtl/>
        </w:rPr>
        <w:t>- تنفيذ مشروع تسويقي يوفّر عائد استثمار قابل للقياس خلال 9 أشهر.</w:t>
      </w:r>
    </w:p>
    <w:p w14:paraId="60236AF7" w14:textId="77777777" w:rsidR="00D0278B" w:rsidRPr="00A85702" w:rsidRDefault="00D0278B" w:rsidP="00A85702">
      <w:pPr>
        <w:pStyle w:val="ad"/>
        <w:keepNext/>
        <w:rPr>
          <w:b w:val="0"/>
          <w:bCs/>
          <w:color w:val="168489"/>
          <w:rtl/>
        </w:rPr>
      </w:pPr>
      <w:r w:rsidRPr="00A85702">
        <w:rPr>
          <w:b w:val="0"/>
          <w:bCs/>
          <w:color w:val="168489"/>
          <w:rtl/>
        </w:rPr>
        <w:lastRenderedPageBreak/>
        <w:t>تحليل الفجوات:</w:t>
      </w:r>
    </w:p>
    <w:p w14:paraId="49CB662A" w14:textId="77777777" w:rsidR="00D0278B" w:rsidRPr="007A21E0" w:rsidRDefault="00D0278B" w:rsidP="00D0278B">
      <w:pPr>
        <w:rPr>
          <w:rtl/>
        </w:rPr>
      </w:pPr>
      <w:r w:rsidRPr="007A21E0">
        <w:rPr>
          <w:rtl/>
        </w:rPr>
        <w:t>- المهارات التقنية: تعزيز مهارات تحليل البيانات وأدوات التسويق الرقمي المتقدّمة.</w:t>
      </w:r>
    </w:p>
    <w:p w14:paraId="1B1B2A55" w14:textId="77777777" w:rsidR="00D0278B" w:rsidRPr="007A21E0" w:rsidRDefault="00D0278B" w:rsidP="00D0278B">
      <w:pPr>
        <w:rPr>
          <w:rtl/>
        </w:rPr>
      </w:pPr>
      <w:r w:rsidRPr="007A21E0">
        <w:rPr>
          <w:rtl/>
        </w:rPr>
        <w:t>- المهارات الإدارية: تطوير مهارات إدارة الفرق وقيادة المشاريع.</w:t>
      </w:r>
    </w:p>
    <w:p w14:paraId="7C33C6E2" w14:textId="77777777" w:rsidR="00D0278B" w:rsidRPr="007A21E0" w:rsidRDefault="00D0278B" w:rsidP="00D0278B">
      <w:pPr>
        <w:rPr>
          <w:rtl/>
        </w:rPr>
      </w:pPr>
      <w:r w:rsidRPr="007A21E0">
        <w:rPr>
          <w:rtl/>
        </w:rPr>
        <w:t>- المعرفة: تعميق المعرفة باستراتيجيات التسويق الرقمي الناشئة.</w:t>
      </w:r>
    </w:p>
    <w:p w14:paraId="6961BB4B" w14:textId="77777777" w:rsidR="00D0278B" w:rsidRPr="00A85702" w:rsidRDefault="00D0278B" w:rsidP="00A85702">
      <w:pPr>
        <w:pStyle w:val="ad"/>
        <w:rPr>
          <w:b w:val="0"/>
          <w:bCs/>
          <w:color w:val="168489"/>
          <w:rtl/>
        </w:rPr>
      </w:pPr>
      <w:r w:rsidRPr="00A85702">
        <w:rPr>
          <w:b w:val="0"/>
          <w:bCs/>
          <w:color w:val="168489"/>
          <w:rtl/>
        </w:rPr>
        <w:t>مسارات العمل:</w:t>
      </w:r>
    </w:p>
    <w:p w14:paraId="655B1B5D" w14:textId="77777777" w:rsidR="00D0278B" w:rsidRPr="007A21E0" w:rsidRDefault="00D0278B" w:rsidP="00D0278B">
      <w:pPr>
        <w:rPr>
          <w:rtl/>
        </w:rPr>
      </w:pPr>
      <w:r w:rsidRPr="007A21E0">
        <w:rPr>
          <w:rtl/>
        </w:rPr>
        <w:t xml:space="preserve">1. التسجيل في برنامج شهادة </w:t>
      </w:r>
      <w:r w:rsidRPr="007A21E0">
        <w:t>Google Analytics Advanced</w:t>
      </w:r>
      <w:r w:rsidRPr="007A21E0">
        <w:rPr>
          <w:rtl/>
        </w:rPr>
        <w:t xml:space="preserve"> (3 أشهر).</w:t>
      </w:r>
    </w:p>
    <w:p w14:paraId="7335A6EF" w14:textId="77777777" w:rsidR="00D0278B" w:rsidRPr="007A21E0" w:rsidRDefault="00D0278B" w:rsidP="00D0278B">
      <w:pPr>
        <w:rPr>
          <w:rtl/>
        </w:rPr>
      </w:pPr>
      <w:r w:rsidRPr="007A21E0">
        <w:rPr>
          <w:rtl/>
        </w:rPr>
        <w:t>2. التطوّع لقيادة مشروع تسويقي صغير ضمن الفريق (6 أشهر).</w:t>
      </w:r>
    </w:p>
    <w:p w14:paraId="6C520B18" w14:textId="77777777" w:rsidR="00D0278B" w:rsidRPr="007A21E0" w:rsidRDefault="00D0278B" w:rsidP="00D0278B">
      <w:pPr>
        <w:rPr>
          <w:rtl/>
        </w:rPr>
      </w:pPr>
      <w:r w:rsidRPr="007A21E0">
        <w:rPr>
          <w:rtl/>
        </w:rPr>
        <w:t>3. حضور ورشة عمل شهرية في مجال التسويق الرقمي (مستمر).</w:t>
      </w:r>
    </w:p>
    <w:p w14:paraId="228083B1" w14:textId="77777777" w:rsidR="00D0278B" w:rsidRPr="007A21E0" w:rsidRDefault="00D0278B" w:rsidP="00D0278B">
      <w:pPr>
        <w:rPr>
          <w:rtl/>
        </w:rPr>
      </w:pPr>
      <w:r w:rsidRPr="007A21E0">
        <w:rPr>
          <w:rtl/>
        </w:rPr>
        <w:t>4. قراءة كتاب شهرياً في مجال القيادة والتسويق الرقمي (مستمر).</w:t>
      </w:r>
    </w:p>
    <w:p w14:paraId="3748ED66" w14:textId="77777777" w:rsidR="00D0278B" w:rsidRDefault="00D0278B" w:rsidP="00D0278B">
      <w:pPr>
        <w:rPr>
          <w:rtl/>
        </w:rPr>
      </w:pPr>
      <w:r w:rsidRPr="007A21E0">
        <w:rPr>
          <w:rtl/>
        </w:rPr>
        <w:t xml:space="preserve">5. بناء شبكة علاقات مع 3 مدراء تسويق عبر </w:t>
      </w:r>
      <w:r w:rsidRPr="007A21E0">
        <w:t>LinkedIn</w:t>
      </w:r>
      <w:r w:rsidRPr="007A21E0">
        <w:rPr>
          <w:rtl/>
        </w:rPr>
        <w:t xml:space="preserve"> (12 شهر).</w:t>
      </w:r>
    </w:p>
    <w:p w14:paraId="11C4F9C6" w14:textId="77777777" w:rsidR="00A85702" w:rsidRDefault="00A85702" w:rsidP="00D0278B">
      <w:pPr>
        <w:rPr>
          <w:rtl/>
        </w:rPr>
      </w:pPr>
    </w:p>
    <w:p w14:paraId="687F3DD1" w14:textId="77777777" w:rsidR="00A85702" w:rsidRDefault="00A85702" w:rsidP="00D0278B">
      <w:pPr>
        <w:rPr>
          <w:rtl/>
        </w:rPr>
      </w:pPr>
    </w:p>
    <w:p w14:paraId="08EC24D8" w14:textId="77777777" w:rsidR="00A85702" w:rsidRDefault="00A85702" w:rsidP="00D0278B">
      <w:pPr>
        <w:rPr>
          <w:rtl/>
        </w:rPr>
      </w:pPr>
    </w:p>
    <w:p w14:paraId="5D2F9C50" w14:textId="068C8441" w:rsidR="00A85702" w:rsidRDefault="00A85702" w:rsidP="00A85702">
      <w:pPr>
        <w:jc w:val="center"/>
        <w:rPr>
          <w:rtl/>
        </w:rPr>
      </w:pPr>
      <w:r>
        <w:rPr>
          <w:noProof/>
        </w:rPr>
        <w:drawing>
          <wp:inline distT="0" distB="0" distL="0" distR="0" wp14:anchorId="57BA6743" wp14:editId="77C02C41">
            <wp:extent cx="1539061" cy="1352200"/>
            <wp:effectExtent l="0" t="0" r="4445" b="635"/>
            <wp:docPr id="801405959" name="Picture 801405959"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40"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548578" cy="1360561"/>
                    </a:xfrm>
                    <a:prstGeom prst="rect">
                      <a:avLst/>
                    </a:prstGeom>
                    <a:noFill/>
                    <a:ln>
                      <a:noFill/>
                    </a:ln>
                    <a:extLst>
                      <a:ext uri="{53640926-AAD7-44D8-BBD7-CCE9431645EC}">
                        <a14:shadowObscured xmlns:a14="http://schemas.microsoft.com/office/drawing/2010/main"/>
                      </a:ext>
                    </a:extLst>
                  </pic:spPr>
                </pic:pic>
              </a:graphicData>
            </a:graphic>
          </wp:inline>
        </w:drawing>
      </w:r>
    </w:p>
    <w:p w14:paraId="34AE665B" w14:textId="755F0397" w:rsidR="00D0278B" w:rsidRPr="00A85702" w:rsidRDefault="00A85702" w:rsidP="00A85702">
      <w:pPr>
        <w:pageBreakBefore/>
        <w:jc w:val="center"/>
        <w:rPr>
          <w:rtl/>
        </w:rPr>
      </w:pPr>
      <w:r w:rsidRPr="00B9790F">
        <w:rPr>
          <w:noProof/>
        </w:rPr>
        <w:lastRenderedPageBreak/>
        <mc:AlternateContent>
          <mc:Choice Requires="wpg">
            <w:drawing>
              <wp:inline distT="0" distB="0" distL="0" distR="0" wp14:anchorId="7D1D5326" wp14:editId="690BD017">
                <wp:extent cx="5711825" cy="737619"/>
                <wp:effectExtent l="0" t="0" r="22225" b="24765"/>
                <wp:docPr id="80140596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801405961" name="مجموعة 881967268"/>
                        <wpg:cNvGrpSpPr/>
                        <wpg:grpSpPr>
                          <a:xfrm>
                            <a:off x="0" y="165473"/>
                            <a:ext cx="5711825" cy="572146"/>
                            <a:chOff x="0" y="165446"/>
                            <a:chExt cx="6312597" cy="633543"/>
                          </a:xfrm>
                        </wpg:grpSpPr>
                        <wps:wsp>
                          <wps:cNvPr id="80140596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63" name="مربع نص 2043426344"/>
                          <wps:cNvSpPr txBox="1"/>
                          <wps:spPr>
                            <a:xfrm>
                              <a:off x="3184368" y="165446"/>
                              <a:ext cx="2073788" cy="453527"/>
                            </a:xfrm>
                            <a:prstGeom prst="rect">
                              <a:avLst/>
                            </a:prstGeom>
                            <a:noFill/>
                          </wps:spPr>
                          <wps:txbx>
                            <w:txbxContent>
                              <w:p w14:paraId="575FFBAB" w14:textId="77777777" w:rsidR="00A85702" w:rsidRDefault="00A85702" w:rsidP="00A8570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801405964"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01405965" name="Picture 801405965" descr="Submis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D1D5326" id="_x0000_s1736"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1O08yAsFAABF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1737"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">
                  <v:roundrect id="مستطيل مستدير الزوايا 769901" o:spid="_x0000_s1738"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" fillcolor="#168489" strokecolor="#168489" strokeweight="1pt">
                    <v:stroke joinstyle="miter"/>
                  </v:roundrect>
                  <v:shape id="مربع نص 2043426344" o:spid="_x0000_s1739"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" filled="f" stroked="f">
                    <v:textbox style="mso-fit-shape-to-text:t">
                      <w:txbxContent>
                        <w:p w14:paraId="575FFBAB" w14:textId="77777777" w:rsidR="00A85702" w:rsidRDefault="00A85702" w:rsidP="00A8570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740"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" fillcolor="#168489" strokecolor="#168489" strokeweight="1pt">
                    <v:stroke joinstyle="miter"/>
                  </v:roundrect>
                </v:group>
                <v:shape id="Picture 801405965" o:spid="_x0000_s1741"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">
                  <v:imagedata r:id="rId142" o:title="Submission "/>
                </v:shape>
                <w10:anchorlock/>
              </v:group>
            </w:pict>
          </mc:Fallback>
        </mc:AlternateContent>
      </w:r>
    </w:p>
    <w:p w14:paraId="219974F2" w14:textId="77777777" w:rsidR="00D0278B" w:rsidRPr="00A85702" w:rsidRDefault="00D0278B" w:rsidP="00A85702">
      <w:pPr>
        <w:pStyle w:val="ad"/>
        <w:rPr>
          <w:b w:val="0"/>
          <w:bCs/>
          <w:color w:val="168489"/>
          <w:rtl/>
        </w:rPr>
      </w:pPr>
      <w:r w:rsidRPr="00A85702">
        <w:rPr>
          <w:b w:val="0"/>
          <w:bCs/>
          <w:color w:val="168489"/>
          <w:rtl/>
        </w:rPr>
        <w:t>1. ما هي عناصر خطة التطوير الوظيفي الشخصية؟</w:t>
      </w:r>
    </w:p>
    <w:p w14:paraId="1728311F" w14:textId="2B6599F0" w:rsidR="00D0278B" w:rsidRDefault="00767FC6" w:rsidP="00D0278B">
      <w:pPr>
        <w:rPr>
          <w:rtl/>
        </w:rPr>
      </w:pPr>
      <w:hyperlink r:id="rId214" w:history="1">
        <w:r>
          <w:rPr>
            <w:rStyle w:val="Hyperlink"/>
            <w:rFonts w:hint="cs"/>
            <w:rtl/>
          </w:rPr>
          <w:t>ا</w:t>
        </w:r>
        <w:r w:rsidR="00D0278B" w:rsidRPr="00767FC6">
          <w:rPr>
            <w:rStyle w:val="Hyperlink"/>
            <w:rtl/>
          </w:rPr>
          <w:t>لإجابة:</w:t>
        </w:r>
      </w:hyperlink>
      <w:r w:rsidR="00D0278B" w:rsidRPr="00F464DE">
        <w:rPr>
          <w:rtl/>
        </w:rPr>
        <w:t xml:space="preserve"> </w:t>
      </w:r>
    </w:p>
    <w:p w14:paraId="7BF1377E" w14:textId="77777777" w:rsidR="00D0278B" w:rsidRPr="00F464DE" w:rsidRDefault="00D0278B" w:rsidP="00D0278B">
      <w:pPr>
        <w:rPr>
          <w:rtl/>
        </w:rPr>
      </w:pPr>
      <w:r w:rsidRPr="00F464DE">
        <w:rPr>
          <w:rtl/>
        </w:rPr>
        <w:t>الرؤية والرسالة المهنية، الأهداف بمستوياتها المختلفة، تحليل الفجوات المهنية، مسارات العمل والإجراءات، مؤشرات النجاح وآليات المتابعة.</w:t>
      </w:r>
    </w:p>
    <w:p w14:paraId="6FEAD6AE" w14:textId="77777777" w:rsidR="00D0278B" w:rsidRPr="00A85702" w:rsidRDefault="00D0278B" w:rsidP="00A85702">
      <w:pPr>
        <w:pStyle w:val="ad"/>
        <w:rPr>
          <w:b w:val="0"/>
          <w:bCs/>
          <w:color w:val="168489"/>
          <w:rtl/>
        </w:rPr>
      </w:pPr>
      <w:r w:rsidRPr="00A85702">
        <w:rPr>
          <w:b w:val="0"/>
          <w:bCs/>
          <w:color w:val="168489"/>
          <w:rtl/>
        </w:rPr>
        <w:t xml:space="preserve">2. ما هي معايير </w:t>
      </w:r>
      <w:r w:rsidRPr="00A85702">
        <w:rPr>
          <w:b w:val="0"/>
          <w:bCs/>
          <w:color w:val="168489"/>
        </w:rPr>
        <w:t>SMART</w:t>
      </w:r>
      <w:r w:rsidRPr="00A85702">
        <w:rPr>
          <w:b w:val="0"/>
          <w:bCs/>
          <w:color w:val="168489"/>
          <w:rtl/>
        </w:rPr>
        <w:t xml:space="preserve"> في صياغة الأهداف؟</w:t>
      </w:r>
    </w:p>
    <w:p w14:paraId="1F3ABF6F" w14:textId="08FBC905" w:rsidR="00D0278B" w:rsidRDefault="00A85702" w:rsidP="00D0278B">
      <w:pPr>
        <w:rPr>
          <w:rtl/>
        </w:rPr>
      </w:pPr>
      <w:r>
        <w:rPr>
          <w:noProof/>
        </w:rPr>
        <w:drawing>
          <wp:anchor distT="0" distB="0" distL="114300" distR="114300" simplePos="0" relativeHeight="252840960" behindDoc="0" locked="0" layoutInCell="1" allowOverlap="1" wp14:anchorId="6068D74C" wp14:editId="7B5D5D36">
            <wp:simplePos x="0" y="0"/>
            <wp:positionH relativeFrom="margin">
              <wp:align>left</wp:align>
            </wp:positionH>
            <wp:positionV relativeFrom="paragraph">
              <wp:posOffset>78754</wp:posOffset>
            </wp:positionV>
            <wp:extent cx="1041400" cy="1041400"/>
            <wp:effectExtent l="0" t="0" r="6350" b="6350"/>
            <wp:wrapSquare wrapText="bothSides"/>
            <wp:docPr id="801405966" name="Picture 801405966"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anchor>
        </w:drawing>
      </w:r>
      <w:hyperlink r:id="rId215" w:history="1">
        <w:r w:rsidR="00D0278B" w:rsidRPr="00767FC6">
          <w:rPr>
            <w:rStyle w:val="Hyperlink"/>
            <w:rtl/>
          </w:rPr>
          <w:t>الإجابة:</w:t>
        </w:r>
      </w:hyperlink>
      <w:r w:rsidR="00D0278B" w:rsidRPr="00F464DE">
        <w:rPr>
          <w:rtl/>
        </w:rPr>
        <w:t xml:space="preserve"> </w:t>
      </w:r>
    </w:p>
    <w:p w14:paraId="2BCEC04B" w14:textId="50E7EA34" w:rsidR="00D0278B" w:rsidRPr="00F464DE" w:rsidRDefault="00D0278B" w:rsidP="00D0278B">
      <w:pPr>
        <w:rPr>
          <w:rtl/>
        </w:rPr>
      </w:pPr>
      <w:r w:rsidRPr="00F464DE">
        <w:rPr>
          <w:rtl/>
        </w:rPr>
        <w:t>محدّدة (</w:t>
      </w:r>
      <w:r w:rsidRPr="00F464DE">
        <w:t>Specific</w:t>
      </w:r>
      <w:r w:rsidRPr="00F464DE">
        <w:rPr>
          <w:rtl/>
        </w:rPr>
        <w:t>)، قابلة للقياس (</w:t>
      </w:r>
      <w:r w:rsidRPr="00F464DE">
        <w:t>Measurable</w:t>
      </w:r>
      <w:r w:rsidRPr="00F464DE">
        <w:rPr>
          <w:rtl/>
        </w:rPr>
        <w:t>)، قابلة للتحقيق (</w:t>
      </w:r>
      <w:r w:rsidRPr="00F464DE">
        <w:t>Achievable</w:t>
      </w:r>
      <w:r w:rsidRPr="00F464DE">
        <w:rPr>
          <w:rtl/>
        </w:rPr>
        <w:t>)، ذات صلة (</w:t>
      </w:r>
      <w:r w:rsidRPr="00F464DE">
        <w:t>Relevant</w:t>
      </w:r>
      <w:r w:rsidRPr="00F464DE">
        <w:rPr>
          <w:rtl/>
        </w:rPr>
        <w:t>)، محدّدة زمنياً (</w:t>
      </w:r>
      <w:r w:rsidRPr="00F464DE">
        <w:t>Time-bound</w:t>
      </w:r>
      <w:r w:rsidRPr="00F464DE">
        <w:rPr>
          <w:rtl/>
        </w:rPr>
        <w:t>).</w:t>
      </w:r>
    </w:p>
    <w:p w14:paraId="35B3D536" w14:textId="3E9F64FD" w:rsidR="00D0278B" w:rsidRPr="00A85702" w:rsidRDefault="00D0278B" w:rsidP="00A85702">
      <w:pPr>
        <w:pStyle w:val="ad"/>
        <w:rPr>
          <w:b w:val="0"/>
          <w:bCs/>
          <w:color w:val="168489"/>
          <w:rtl/>
        </w:rPr>
      </w:pPr>
      <w:r w:rsidRPr="00A85702">
        <w:rPr>
          <w:b w:val="0"/>
          <w:bCs/>
          <w:color w:val="168489"/>
          <w:rtl/>
        </w:rPr>
        <w:t>3. ما هو نموذج 70:20:10 للتعلّم المهني؟</w:t>
      </w:r>
    </w:p>
    <w:p w14:paraId="4F075BE6" w14:textId="32D0BDD9" w:rsidR="00D0278B" w:rsidRDefault="00767FC6" w:rsidP="00D0278B">
      <w:pPr>
        <w:rPr>
          <w:rtl/>
        </w:rPr>
      </w:pPr>
      <w:hyperlink r:id="rId216" w:history="1">
        <w:r w:rsidR="00D0278B" w:rsidRPr="00767FC6">
          <w:rPr>
            <w:rStyle w:val="Hyperlink"/>
            <w:rtl/>
          </w:rPr>
          <w:t>الإجابة</w:t>
        </w:r>
      </w:hyperlink>
      <w:r w:rsidR="00D0278B" w:rsidRPr="00F464DE">
        <w:rPr>
          <w:rtl/>
        </w:rPr>
        <w:t>:</w:t>
      </w:r>
    </w:p>
    <w:p w14:paraId="685D53E1" w14:textId="77777777" w:rsidR="00D0278B" w:rsidRPr="00F464DE" w:rsidRDefault="00D0278B" w:rsidP="00D0278B">
      <w:pPr>
        <w:rPr>
          <w:rtl/>
        </w:rPr>
      </w:pPr>
      <w:r w:rsidRPr="00F464DE">
        <w:rPr>
          <w:rtl/>
        </w:rPr>
        <w:t xml:space="preserve"> 70% من التعلّم يأتي من تجارب العمل والمهام الصعبة، 20% من التعلّم يأتي من العلاقات والتفاعل مع الآخرين، 10% من التعلّم يأتي من التدريب الرسمي والقراءة.</w:t>
      </w:r>
    </w:p>
    <w:p w14:paraId="5F67C9F6" w14:textId="77777777" w:rsidR="00D0278B" w:rsidRPr="00A85702" w:rsidRDefault="00D0278B" w:rsidP="00A85702">
      <w:pPr>
        <w:pStyle w:val="ad"/>
        <w:rPr>
          <w:b w:val="0"/>
          <w:bCs/>
          <w:color w:val="168489"/>
          <w:rtl/>
        </w:rPr>
      </w:pPr>
      <w:r w:rsidRPr="00A85702">
        <w:rPr>
          <w:b w:val="0"/>
          <w:bCs/>
          <w:color w:val="168489"/>
          <w:rtl/>
        </w:rPr>
        <w:t>4. اذكر ثلاثة من استراتيجيات التميّز الوظيفي.</w:t>
      </w:r>
    </w:p>
    <w:p w14:paraId="2BBBB96F" w14:textId="00E0C2AC" w:rsidR="00D0278B" w:rsidRDefault="00767FC6" w:rsidP="00D0278B">
      <w:pPr>
        <w:rPr>
          <w:rtl/>
        </w:rPr>
      </w:pPr>
      <w:hyperlink r:id="rId217" w:history="1">
        <w:r w:rsidR="00D0278B" w:rsidRPr="00767FC6">
          <w:rPr>
            <w:rStyle w:val="Hyperlink"/>
            <w:rtl/>
          </w:rPr>
          <w:t>الإجابة</w:t>
        </w:r>
      </w:hyperlink>
      <w:r w:rsidR="00D0278B" w:rsidRPr="00F464DE">
        <w:rPr>
          <w:rtl/>
        </w:rPr>
        <w:t xml:space="preserve">: </w:t>
      </w:r>
    </w:p>
    <w:p w14:paraId="5BC5B3B6" w14:textId="77777777" w:rsidR="00D0278B" w:rsidRPr="00F464DE" w:rsidRDefault="00D0278B" w:rsidP="00D0278B">
      <w:pPr>
        <w:rPr>
          <w:rtl/>
        </w:rPr>
      </w:pPr>
      <w:r w:rsidRPr="00F464DE">
        <w:rPr>
          <w:rtl/>
        </w:rPr>
        <w:t>التفكير الاستراتيجي والقيمة المضافة، الظهور المهني (</w:t>
      </w:r>
      <w:r w:rsidRPr="00F464DE">
        <w:t>Visibility</w:t>
      </w:r>
      <w:r w:rsidRPr="00F464DE">
        <w:rPr>
          <w:rtl/>
        </w:rPr>
        <w:t>)، بناء سمعة الخبير (</w:t>
      </w:r>
      <w:r w:rsidRPr="00F464DE">
        <w:t>Personal Branding</w:t>
      </w:r>
      <w:r w:rsidRPr="00F464DE">
        <w:rPr>
          <w:rtl/>
        </w:rPr>
        <w:t>)، الابتكار وتحسين العمليات، بناء تحالفات استراتيجية.</w:t>
      </w:r>
    </w:p>
    <w:p w14:paraId="4A8C2588" w14:textId="77777777" w:rsidR="00D0278B" w:rsidRPr="00A85702" w:rsidRDefault="00D0278B" w:rsidP="00A85702">
      <w:pPr>
        <w:pStyle w:val="ad"/>
        <w:rPr>
          <w:b w:val="0"/>
          <w:bCs/>
          <w:color w:val="168489"/>
          <w:rtl/>
        </w:rPr>
      </w:pPr>
      <w:r w:rsidRPr="00A85702">
        <w:rPr>
          <w:b w:val="0"/>
          <w:bCs/>
          <w:color w:val="168489"/>
          <w:rtl/>
        </w:rPr>
        <w:t>5. ما الفرق بين الأهداف قصيرة المدى ومتوسطة المدى؟</w:t>
      </w:r>
    </w:p>
    <w:p w14:paraId="7D88B921" w14:textId="78BBABEC" w:rsidR="00D0278B" w:rsidRDefault="00767FC6" w:rsidP="00D0278B">
      <w:pPr>
        <w:rPr>
          <w:rtl/>
        </w:rPr>
      </w:pPr>
      <w:hyperlink r:id="rId218" w:history="1">
        <w:r w:rsidR="00D0278B" w:rsidRPr="00767FC6">
          <w:rPr>
            <w:rStyle w:val="Hyperlink"/>
            <w:rtl/>
          </w:rPr>
          <w:t>الإجابة</w:t>
        </w:r>
      </w:hyperlink>
      <w:r w:rsidR="00D0278B" w:rsidRPr="00F464DE">
        <w:rPr>
          <w:rtl/>
        </w:rPr>
        <w:t>:</w:t>
      </w:r>
    </w:p>
    <w:p w14:paraId="01332852" w14:textId="77777777" w:rsidR="00D0278B" w:rsidRDefault="00D0278B" w:rsidP="00D0278B">
      <w:pPr>
        <w:rPr>
          <w:rtl/>
        </w:rPr>
      </w:pPr>
      <w:r w:rsidRPr="00F464DE">
        <w:rPr>
          <w:rtl/>
        </w:rPr>
        <w:t>الأهداف قصيرة المدى تركّز على المهارات والإنجازات التي يمكن تحقيقها خلال 3-12 شهراً، بينما الأهداف متوسطة المدى تمثّل نقاط تحوّل مهمة في المسار المهني وتتطلّب تراكم خبرات ومهارات وتمتد من 1-3 سنوات.</w:t>
      </w:r>
    </w:p>
    <w:p w14:paraId="633FB056" w14:textId="77777777" w:rsidR="00A85702" w:rsidRDefault="00A85702" w:rsidP="00A85702">
      <w:pPr>
        <w:pageBreakBefore/>
        <w:rPr>
          <w:rtl/>
        </w:rPr>
      </w:pPr>
      <w:r w:rsidRPr="00DC1945">
        <w:rPr>
          <w:noProof/>
        </w:rPr>
        <w:lastRenderedPageBreak/>
        <mc:AlternateContent>
          <mc:Choice Requires="wpg">
            <w:drawing>
              <wp:inline distT="0" distB="0" distL="0" distR="0" wp14:anchorId="23745CB7" wp14:editId="4215A7F1">
                <wp:extent cx="5711825" cy="852877"/>
                <wp:effectExtent l="0" t="0" r="22225" b="23495"/>
                <wp:docPr id="80140596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801405968" name="مجموعة 881967268"/>
                        <wpg:cNvGrpSpPr/>
                        <wpg:grpSpPr>
                          <a:xfrm>
                            <a:off x="0" y="280937"/>
                            <a:ext cx="5711825" cy="571950"/>
                            <a:chOff x="0" y="280925"/>
                            <a:chExt cx="6312597" cy="633649"/>
                          </a:xfrm>
                        </wpg:grpSpPr>
                        <wps:wsp>
                          <wps:cNvPr id="80140596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70" name="مربع نص 2043426344"/>
                          <wps:cNvSpPr txBox="1"/>
                          <wps:spPr>
                            <a:xfrm>
                              <a:off x="3184368" y="280925"/>
                              <a:ext cx="2073788" cy="453764"/>
                            </a:xfrm>
                            <a:prstGeom prst="rect">
                              <a:avLst/>
                            </a:prstGeom>
                            <a:noFill/>
                          </wps:spPr>
                          <wps:txbx>
                            <w:txbxContent>
                              <w:p w14:paraId="0C5D639E" w14:textId="77777777" w:rsidR="00A85702" w:rsidRDefault="00A85702" w:rsidP="00A85702">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801405971"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01405972" name="Picture 801405972" descr="Conclusion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3745CB7" id="_x0000_s1742"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">
                <v:group id="مجموعة 881967268" o:spid="_x0000_s1743"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">
                  <v:roundrect id="مستطيل مستدير الزوايا 769901" o:spid="_x0000_s1744"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" fillcolor="#168489" strokecolor="#168489" strokeweight="1pt">
                    <v:stroke joinstyle="miter"/>
                  </v:roundrect>
                  <v:shape id="مربع نص 2043426344" o:spid="_x0000_s1745"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" filled="f" stroked="f">
                    <v:textbox style="mso-fit-shape-to-text:t">
                      <w:txbxContent>
                        <w:p w14:paraId="0C5D639E" w14:textId="77777777" w:rsidR="00A85702" w:rsidRDefault="00A85702" w:rsidP="00A85702">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746"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" fillcolor="#168489" strokecolor="#168489" strokeweight="1pt">
                    <v:stroke joinstyle="miter"/>
                  </v:roundrect>
                </v:group>
                <v:shape id="Picture 801405972" o:spid="_x0000_s1747"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">
                  <v:imagedata r:id="rId149" o:title="Conclusion "/>
                </v:shape>
                <w10:anchorlock/>
              </v:group>
            </w:pict>
          </mc:Fallback>
        </mc:AlternateContent>
      </w:r>
    </w:p>
    <w:p w14:paraId="1E730EC3" w14:textId="7D6BFCC7" w:rsidR="00A85702" w:rsidRPr="00F464DE" w:rsidRDefault="00767FC6" w:rsidP="00A85702">
      <w:pPr>
        <w:rPr>
          <w:rtl/>
        </w:rPr>
      </w:pPr>
      <w:hyperlink r:id="rId219" w:history="1">
        <w:r w:rsidR="00A85702" w:rsidRPr="00767FC6">
          <w:rPr>
            <w:rStyle w:val="Hyperlink"/>
            <w:rtl/>
          </w:rPr>
          <w:t>في ختام هذه الجلسة</w:t>
        </w:r>
      </w:hyperlink>
      <w:r w:rsidR="00A85702" w:rsidRPr="00F464DE">
        <w:rPr>
          <w:rtl/>
        </w:rPr>
        <w:t>، تعرّفنا على أسس التخطيط الفعّال للمسار الوظيفي وآليات بناء خطة تطوير وظيفي شخصية متكاملة. كما استكشفنا استراتيجيات التميّز الوظيفي وتبادلنا الخبرات والمعارف من خلال نشاط التوجيه المهني المتبادل.</w:t>
      </w:r>
    </w:p>
    <w:p w14:paraId="3F0A1353" w14:textId="77777777" w:rsidR="00A85702" w:rsidRPr="00F464DE" w:rsidRDefault="00A85702" w:rsidP="00A85702">
      <w:pPr>
        <w:rPr>
          <w:rtl/>
        </w:rPr>
      </w:pPr>
      <w:r w:rsidRPr="00F464DE">
        <w:rPr>
          <w:rtl/>
        </w:rPr>
        <w:t>كما قال المفكر الإداري بيتر دراكر: "أفضل طريقة للتنبؤ بالمستقبل هي صناعته." والتخطيط الوظيفي هو بالضبط تلك الأداة التي تمكّننا من صناعة مستقبلنا المهني بدلاً من الانتظار السلبي لما قد تأتي به الظروف.</w:t>
      </w:r>
    </w:p>
    <w:p w14:paraId="009431BF" w14:textId="77777777" w:rsidR="00A85702" w:rsidRPr="00F464DE" w:rsidRDefault="00A85702" w:rsidP="00A85702">
      <w:pPr>
        <w:rPr>
          <w:rtl/>
        </w:rPr>
      </w:pPr>
      <w:r w:rsidRPr="00F464DE">
        <w:rPr>
          <w:rtl/>
        </w:rPr>
        <w:t>تذكّروا أنّ التخطيط المهني ليس عملية تحدث مرة واحدة، بل هو رحلة مستمرّة من التعلّم والتكيّف والنمو. ونجاح الخطة يعتمد على المراجعة المستمرّة والمرونة في التعامل مع المتغيّرات.</w:t>
      </w:r>
    </w:p>
    <w:p w14:paraId="6C548376" w14:textId="77777777" w:rsidR="00A85702" w:rsidRDefault="00A85702" w:rsidP="00A85702">
      <w:pPr>
        <w:rPr>
          <w:rtl/>
        </w:rPr>
      </w:pPr>
    </w:p>
    <w:p w14:paraId="01442D7F" w14:textId="77777777" w:rsidR="00A85702" w:rsidRDefault="00A85702" w:rsidP="00A85702">
      <w:pPr>
        <w:rPr>
          <w:rtl/>
        </w:rPr>
      </w:pPr>
    </w:p>
    <w:p w14:paraId="2F921CB5" w14:textId="77777777" w:rsidR="00A85702" w:rsidRDefault="00A85702" w:rsidP="00A85702">
      <w:pPr>
        <w:rPr>
          <w:rtl/>
        </w:rPr>
      </w:pPr>
    </w:p>
    <w:p w14:paraId="13640EBE" w14:textId="77777777" w:rsidR="00A85702" w:rsidRDefault="00A85702" w:rsidP="00A85702">
      <w:pPr>
        <w:rPr>
          <w:rtl/>
        </w:rPr>
      </w:pPr>
    </w:p>
    <w:p w14:paraId="434B73F8" w14:textId="1E38B430" w:rsidR="009F5DE0" w:rsidRPr="00A85702" w:rsidRDefault="00A85702" w:rsidP="00A85702">
      <w:pPr>
        <w:jc w:val="center"/>
      </w:pPr>
      <w:r>
        <w:rPr>
          <w:noProof/>
        </w:rPr>
        <w:drawing>
          <wp:inline distT="0" distB="0" distL="0" distR="0" wp14:anchorId="53D8B2E0" wp14:editId="3B530B8D">
            <wp:extent cx="1816924" cy="1816924"/>
            <wp:effectExtent l="0" t="0" r="0" b="0"/>
            <wp:docPr id="801405973" name="Picture 80140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0ACD8F2" w14:textId="77777777" w:rsidR="009F5DE0" w:rsidRDefault="009F5DE0" w:rsidP="00C648CE">
      <w:pPr>
        <w:bidi w:val="0"/>
        <w:spacing w:after="160" w:line="259" w:lineRule="auto"/>
        <w:jc w:val="center"/>
        <w:rPr>
          <w:b/>
          <w:bCs/>
          <w:sz w:val="36"/>
          <w:szCs w:val="36"/>
          <w:lang w:bidi="ar-SY"/>
        </w:rPr>
      </w:pPr>
    </w:p>
    <w:p w14:paraId="420B8C50" w14:textId="77777777" w:rsidR="009F5DE0" w:rsidRDefault="009F5DE0" w:rsidP="009F5DE0">
      <w:pPr>
        <w:spacing w:after="160" w:line="259" w:lineRule="auto"/>
        <w:jc w:val="center"/>
        <w:rPr>
          <w:b/>
          <w:bCs/>
          <w:sz w:val="36"/>
          <w:szCs w:val="36"/>
          <w:lang w:bidi="ar-SY"/>
        </w:rPr>
      </w:pPr>
    </w:p>
    <w:p w14:paraId="5012AF14" w14:textId="77777777" w:rsidR="009F5DE0" w:rsidRDefault="009F5DE0" w:rsidP="009F5DE0">
      <w:pPr>
        <w:spacing w:after="160" w:line="259" w:lineRule="auto"/>
        <w:jc w:val="center"/>
        <w:rPr>
          <w:b/>
          <w:bCs/>
          <w:sz w:val="36"/>
          <w:szCs w:val="36"/>
          <w:lang w:bidi="ar-SY"/>
        </w:rPr>
      </w:pPr>
    </w:p>
    <w:p w14:paraId="77D3802F" w14:textId="77777777" w:rsidR="00986395" w:rsidRDefault="00986395" w:rsidP="00F01FA2">
      <w:pPr>
        <w:spacing w:after="160" w:line="259" w:lineRule="auto"/>
        <w:rPr>
          <w:b/>
          <w:bCs/>
          <w:sz w:val="36"/>
          <w:szCs w:val="36"/>
          <w:lang w:bidi="ar-SY"/>
        </w:rPr>
      </w:pPr>
      <w:r>
        <w:rPr>
          <w:b/>
          <w:bCs/>
          <w:sz w:val="36"/>
          <w:szCs w:val="36"/>
          <w:rtl/>
          <w:lang w:bidi="ar-SY"/>
        </w:rPr>
        <w:br w:type="page"/>
      </w:r>
    </w:p>
    <w:p w14:paraId="07E976D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719A1C44" wp14:editId="403B469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2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719A1C44" id="Group 45" o:spid="_x0000_s1748"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Pe1srZ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1749"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1750"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21" o:title="Evaluation Icon Vector Art, Icons, and Graphics for Free Download" recolortarget="#494949 [1446]"/>
                </v:shape>
                <w10:anchorlock/>
              </v:group>
            </w:pict>
          </mc:Fallback>
        </mc:AlternateContent>
      </w:r>
    </w:p>
    <w:p w14:paraId="228037EC" w14:textId="77777777" w:rsidR="00A25AD3" w:rsidRDefault="00A25AD3" w:rsidP="00F01FA2">
      <w:pPr>
        <w:spacing w:after="160" w:line="600" w:lineRule="auto"/>
        <w:jc w:val="left"/>
        <w:rPr>
          <w:rFonts w:ascii="Adobe Arabic" w:hAnsi="Adobe Arabic" w:cs="Adobe Arabic"/>
          <w:sz w:val="36"/>
          <w:szCs w:val="40"/>
          <w:lang w:bidi="ar-SY"/>
        </w:rPr>
      </w:pPr>
    </w:p>
    <w:p w14:paraId="2BEE263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A3CB869" w14:textId="77777777" w:rsidR="008317F7" w:rsidRDefault="008317F7" w:rsidP="00A25AD3">
      <w:pPr>
        <w:spacing w:after="160" w:line="259" w:lineRule="auto"/>
        <w:jc w:val="center"/>
        <w:rPr>
          <w:sz w:val="40"/>
          <w:szCs w:val="44"/>
          <w:rtl/>
          <w:lang w:bidi="ar-SY"/>
        </w:rPr>
      </w:pPr>
    </w:p>
    <w:p w14:paraId="367B895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D0F6891" wp14:editId="132B637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2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505F04"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0294599A" wp14:editId="103E1C59">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0294599A" id="_x0000_s175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AwSlWc+wIAAOQJAAAOAAAAAAAAAAAAAAAAAC4CAABkcnMvZTJvRG9jLnhtbFBLAQItABQABgAI&#10;AAAAIQBNE2313QAAAAQBAAAPAAAAAAAAAAAAAAAAAFUFAABkcnMvZG93bnJldi54bWxQSwUGAAAA&#10;AAQABADzAAAAXwYAAAAA&#10;">
                <v:rect id="Rectangle 388507707" o:spid="_x0000_s175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175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175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174D61F6" w14:textId="77777777" w:rsidR="009F3DB5" w:rsidRPr="009F3DB5" w:rsidRDefault="009F3DB5" w:rsidP="009F3DB5">
      <w:pPr>
        <w:pStyle w:val="ad"/>
        <w:rPr>
          <w:b w:val="0"/>
          <w:bCs/>
          <w:color w:val="168489"/>
          <w:rtl/>
        </w:rPr>
      </w:pPr>
      <w:r w:rsidRPr="009F3DB5">
        <w:rPr>
          <w:b w:val="0"/>
          <w:bCs/>
          <w:color w:val="168489"/>
          <w:rtl/>
        </w:rPr>
        <w:t>المراجع</w:t>
      </w:r>
      <w:r w:rsidRPr="009F3DB5">
        <w:rPr>
          <w:rFonts w:hint="cs"/>
          <w:b w:val="0"/>
          <w:bCs/>
          <w:color w:val="168489"/>
          <w:rtl/>
        </w:rPr>
        <w:t xml:space="preserve"> "بتصرّف"</w:t>
      </w:r>
    </w:p>
    <w:p w14:paraId="0EB3C800" w14:textId="77777777" w:rsidR="009F3DB5" w:rsidRPr="004C61FC" w:rsidRDefault="009F3DB5" w:rsidP="009F3DB5">
      <w:pPr>
        <w:rPr>
          <w:rtl/>
        </w:rPr>
      </w:pPr>
      <w:r w:rsidRPr="004C61FC">
        <w:rPr>
          <w:rtl/>
        </w:rPr>
        <w:t xml:space="preserve"> 1. السالم، مؤيد سعيد. (2018). إدارة الموارد البشرية: مدخل استراتيجي متكامل. الطبعة الثانية. الأردن، عمان: دار إثراء للنشر والتوزيع.</w:t>
      </w:r>
    </w:p>
    <w:p w14:paraId="220C733B" w14:textId="77777777" w:rsidR="009F3DB5" w:rsidRPr="004C61FC" w:rsidRDefault="009F3DB5" w:rsidP="009F3DB5">
      <w:pPr>
        <w:rPr>
          <w:rtl/>
        </w:rPr>
      </w:pPr>
      <w:r w:rsidRPr="004C61FC">
        <w:rPr>
          <w:rtl/>
        </w:rPr>
        <w:t xml:space="preserve"> 2. ماهر، أحمد. (2021). إدارة الموارد البشرية. الطبعة السابعة عشرة. مصر، الإسكندرية: الدار الجامعية للنشر والتوزيع.</w:t>
      </w:r>
    </w:p>
    <w:p w14:paraId="52AD5FFF" w14:textId="77777777" w:rsidR="009F3DB5" w:rsidRPr="004C61FC" w:rsidRDefault="009F3DB5" w:rsidP="009F3DB5">
      <w:pPr>
        <w:rPr>
          <w:rtl/>
        </w:rPr>
      </w:pPr>
      <w:r w:rsidRPr="004C61FC">
        <w:rPr>
          <w:rtl/>
        </w:rPr>
        <w:t xml:space="preserve"> 3. الهيتي، خالد عبد الرحيم. (2020). إدارة الموارد البشرية. الطبعة الخامسة. الأردن، عمان: دار وائل للنشر والتوزيع.</w:t>
      </w:r>
    </w:p>
    <w:p w14:paraId="60489100" w14:textId="77777777" w:rsidR="009F3DB5" w:rsidRPr="004C61FC" w:rsidRDefault="009F3DB5" w:rsidP="009F3DB5">
      <w:pPr>
        <w:rPr>
          <w:rtl/>
        </w:rPr>
      </w:pPr>
      <w:r w:rsidRPr="004C61FC">
        <w:rPr>
          <w:rtl/>
        </w:rPr>
        <w:t xml:space="preserve"> 4. عقيلي، عمر وصفي. (2019). المنهجية المتكاملة لإدارة الموارد البشرية. الطبعة الأولى. الأردن، عمان: دار وائل للنشر والتوزيع.</w:t>
      </w:r>
    </w:p>
    <w:p w14:paraId="5AEFA542" w14:textId="77777777" w:rsidR="009F3DB5" w:rsidRPr="004C61FC" w:rsidRDefault="009F3DB5" w:rsidP="009F3DB5">
      <w:pPr>
        <w:bidi w:val="0"/>
      </w:pPr>
      <w:r w:rsidRPr="004C61FC">
        <w:rPr>
          <w:rtl/>
        </w:rPr>
        <w:t xml:space="preserve"> 1. </w:t>
      </w:r>
      <w:r w:rsidRPr="004C61FC">
        <w:t>Dessler, Gary. (2020). Human Resource Management. 16th Edition. United States, New York: Pearson Education</w:t>
      </w:r>
      <w:r w:rsidRPr="004C61FC">
        <w:rPr>
          <w:rtl/>
        </w:rPr>
        <w:t>.</w:t>
      </w:r>
    </w:p>
    <w:p w14:paraId="179CC9B4" w14:textId="210A3955" w:rsidR="00337FA6" w:rsidRPr="009F3DB5" w:rsidRDefault="009F3DB5" w:rsidP="009F3DB5">
      <w:pPr>
        <w:bidi w:val="0"/>
      </w:pPr>
      <w:r w:rsidRPr="004C61FC">
        <w:rPr>
          <w:rtl/>
        </w:rPr>
        <w:t xml:space="preserve"> 2. </w:t>
      </w:r>
      <w:r w:rsidRPr="004C61FC">
        <w:t>Armstrong, Michael, and Taylor, Stephen. (2020). Armstrong's Handbook of Human Resource Management Practice. 15th Edition. United Kingdom, London: Kogan Page</w:t>
      </w:r>
      <w:r w:rsidRPr="004C61FC">
        <w:rPr>
          <w:rtl/>
        </w:rPr>
        <w:t>.</w:t>
      </w:r>
    </w:p>
    <w:p w14:paraId="74F2BA7B" w14:textId="77777777" w:rsidR="00337FA6" w:rsidRDefault="00337FA6" w:rsidP="00F40E57">
      <w:pPr>
        <w:jc w:val="center"/>
        <w:rPr>
          <w:rFonts w:asciiTheme="majorBidi" w:hAnsiTheme="majorBidi" w:cstheme="majorBidi"/>
          <w:noProof/>
          <w:szCs w:val="28"/>
        </w:rPr>
      </w:pPr>
    </w:p>
    <w:p w14:paraId="1EE8F473" w14:textId="77777777" w:rsidR="00337FA6" w:rsidRDefault="00337FA6" w:rsidP="00F40E57">
      <w:pPr>
        <w:jc w:val="center"/>
        <w:rPr>
          <w:rFonts w:asciiTheme="majorBidi" w:hAnsiTheme="majorBidi" w:cstheme="majorBidi"/>
          <w:noProof/>
          <w:szCs w:val="28"/>
        </w:rPr>
      </w:pPr>
    </w:p>
    <w:p w14:paraId="69F6ABAD" w14:textId="77777777" w:rsidR="00C648CE" w:rsidRDefault="00C648CE" w:rsidP="00F40E57">
      <w:pPr>
        <w:jc w:val="center"/>
        <w:rPr>
          <w:rFonts w:asciiTheme="majorBidi" w:hAnsiTheme="majorBidi" w:cstheme="majorBidi"/>
          <w:noProof/>
          <w:szCs w:val="28"/>
        </w:rPr>
      </w:pPr>
    </w:p>
    <w:p w14:paraId="37250C20" w14:textId="1CAFAC04"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lang w:bidi="ar-SY"/>
        </w:rPr>
        <w:drawing>
          <wp:inline distT="0" distB="0" distL="0" distR="0" wp14:anchorId="39D24D0A" wp14:editId="53E246C8">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2A68CE">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A34BBE" w14:textId="77777777" w:rsidR="00234774" w:rsidRDefault="00234774" w:rsidP="00F53D08">
      <w:pPr>
        <w:spacing w:line="240" w:lineRule="auto"/>
      </w:pPr>
      <w:r>
        <w:separator/>
      </w:r>
    </w:p>
  </w:endnote>
  <w:endnote w:type="continuationSeparator" w:id="0">
    <w:p w14:paraId="71646C45" w14:textId="77777777" w:rsidR="00234774" w:rsidRDefault="00234774"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DLaM Display">
    <w:charset w:val="00"/>
    <w:family w:val="auto"/>
    <w:pitch w:val="variable"/>
    <w:sig w:usb0="8000206F" w:usb1="4200004A" w:usb2="00000000" w:usb3="00000000" w:csb0="00000001" w:csb1="00000000"/>
  </w:font>
  <w:font w:name="Activist Light">
    <w:panose1 w:val="00000000000000000000"/>
    <w:charset w:val="00"/>
    <w:family w:val="roman"/>
    <w:notTrueType/>
    <w:pitch w:val="default"/>
  </w:font>
  <w:font w:name="SST Arabic Medium">
    <w:panose1 w:val="020B0604030504020204"/>
    <w:charset w:val="00"/>
    <w:family w:val="swiss"/>
    <w:pitch w:val="variable"/>
    <w:sig w:usb0="80002027" w:usb1="80000000" w:usb2="00000008" w:usb3="00000000" w:csb0="00000041" w:csb1="00000000"/>
  </w:font>
  <w:font w:name="SST Arabic Bol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8B8ED" w14:textId="77777777" w:rsidR="00F81264" w:rsidRDefault="00F81264">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446C7" w14:textId="47EBC455" w:rsidR="005E14CE" w:rsidRPr="00E42DAD" w:rsidRDefault="00F81264"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4AB952EA" wp14:editId="2B9A1BBC">
              <wp:simplePos x="0" y="0"/>
              <wp:positionH relativeFrom="column">
                <wp:posOffset>-758190</wp:posOffset>
              </wp:positionH>
              <wp:positionV relativeFrom="page">
                <wp:posOffset>10433421</wp:posOffset>
              </wp:positionV>
              <wp:extent cx="1466850" cy="282575"/>
              <wp:effectExtent l="0" t="0" r="0" b="3175"/>
              <wp:wrapNone/>
              <wp:docPr id="19870840" name="مستطيل 19870840"/>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FED8FC5" w14:textId="77777777" w:rsidR="00F81264" w:rsidRPr="007C020A" w:rsidRDefault="00F81264" w:rsidP="00F81264">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B952EA" id="مستطيل 19870840" o:spid="_x0000_s1758" style="position:absolute;left:0;text-align:left;margin-left:-59.7pt;margin-top:821.55pt;width:115.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" filled="f" stroked="f" strokeweight="1pt">
              <v:textbox>
                <w:txbxContent>
                  <w:p w14:paraId="5FED8FC5" w14:textId="77777777" w:rsidR="00F81264" w:rsidRPr="007C020A" w:rsidRDefault="00F81264" w:rsidP="00F81264">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78B6578B" wp14:editId="0B789966">
              <wp:simplePos x="0" y="0"/>
              <wp:positionH relativeFrom="column">
                <wp:posOffset>1758950</wp:posOffset>
              </wp:positionH>
              <wp:positionV relativeFrom="paragraph">
                <wp:posOffset>436616</wp:posOffset>
              </wp:positionV>
              <wp:extent cx="1479550" cy="304800"/>
              <wp:effectExtent l="0" t="0" r="0" b="0"/>
              <wp:wrapNone/>
              <wp:docPr id="973351143" name="مربع نص 973351143"/>
              <wp:cNvGraphicFramePr/>
              <a:graphic xmlns:a="http://schemas.openxmlformats.org/drawingml/2006/main">
                <a:graphicData uri="http://schemas.microsoft.com/office/word/2010/wordprocessingShape">
                  <wps:wsp>
                    <wps:cNvSpPr txBox="1"/>
                    <wps:spPr>
                      <a:xfrm>
                        <a:off x="0" y="0"/>
                        <a:ext cx="14795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3DAFBE" w14:textId="77777777" w:rsidR="00F81264" w:rsidRPr="00107953" w:rsidRDefault="00F81264" w:rsidP="00F81264">
                          <w:pPr>
                            <w:spacing w:line="240" w:lineRule="auto"/>
                            <w:jc w:val="center"/>
                            <w:rPr>
                              <w:rFonts w:ascii="Sakkal Majalla" w:hAnsi="Sakkal Majalla"/>
                              <w:b/>
                              <w:bCs/>
                              <w:color w:val="A8D08D" w:themeColor="accent6" w:themeTint="99"/>
                              <w:sz w:val="22"/>
                              <w:szCs w:val="24"/>
                              <w:lang w:bidi="ar-JO"/>
                            </w:rPr>
                          </w:pPr>
                          <w:r w:rsidRPr="00107953">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8B6578B" id="_x0000_t202" coordsize="21600,21600" o:spt="202" path="m,l,21600r21600,l21600,xe">
              <v:stroke joinstyle="miter"/>
              <v:path gradientshapeok="t" o:connecttype="rect"/>
            </v:shapetype>
            <v:shape id="مربع نص 973351143" o:spid="_x0000_s1759" type="#_x0000_t202" style="position:absolute;left:0;text-align:left;margin-left:138.5pt;margin-top:34.4pt;width:116.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" filled="f" stroked="f" strokeweight=".5pt">
              <v:textbox>
                <w:txbxContent>
                  <w:p w14:paraId="153DAFBE" w14:textId="77777777" w:rsidR="00F81264" w:rsidRPr="00107953" w:rsidRDefault="00F81264" w:rsidP="00F81264">
                    <w:pPr>
                      <w:spacing w:line="240" w:lineRule="auto"/>
                      <w:jc w:val="center"/>
                      <w:rPr>
                        <w:rFonts w:ascii="Sakkal Majalla" w:hAnsi="Sakkal Majalla"/>
                        <w:b/>
                        <w:bCs/>
                        <w:color w:val="A8D08D" w:themeColor="accent6" w:themeTint="99"/>
                        <w:sz w:val="22"/>
                        <w:szCs w:val="24"/>
                        <w:lang w:bidi="ar-JO"/>
                      </w:rPr>
                    </w:pPr>
                    <w:r w:rsidRPr="00107953">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E56F205" wp14:editId="3759E198">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587E6966"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3DBC2286" w14:textId="604AD603" w:rsidR="005E14CE" w:rsidRDefault="00F81264">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21D723B7" wp14:editId="6E0B9459">
              <wp:simplePos x="0" y="0"/>
              <wp:positionH relativeFrom="column">
                <wp:posOffset>3881755</wp:posOffset>
              </wp:positionH>
              <wp:positionV relativeFrom="paragraph">
                <wp:posOffset>102606</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283790" w14:textId="77777777" w:rsidR="00F81264" w:rsidRPr="00DC31A5" w:rsidRDefault="00F81264" w:rsidP="00F81264">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50E89822" w14:textId="77777777" w:rsidR="00F81264" w:rsidRPr="00DC31A5" w:rsidRDefault="00F81264" w:rsidP="00F81264">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06211DE8" w14:textId="77777777" w:rsidR="00F81264" w:rsidRPr="00DC31A5" w:rsidRDefault="00F81264" w:rsidP="00F81264">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F8500AF" w14:textId="77777777" w:rsidR="00F81264" w:rsidRPr="00DC31A5" w:rsidRDefault="00F81264" w:rsidP="00F81264">
                          <w:pPr>
                            <w:spacing w:line="240" w:lineRule="auto"/>
                            <w:jc w:val="center"/>
                            <w:rPr>
                              <w:rFonts w:ascii="Sakkal Majalla" w:hAnsi="Sakkal Majalla"/>
                              <w:b/>
                              <w:bCs/>
                            </w:rPr>
                          </w:pPr>
                          <w:r w:rsidRPr="00DC31A5">
                            <w:rPr>
                              <w:rFonts w:ascii="Sakkal Majalla" w:hAnsi="Sakkal Majalla"/>
                              <w:b/>
                              <w:bCs/>
                            </w:rPr>
                            <w:t>Mobile &amp; whatssup:</w:t>
                          </w:r>
                        </w:p>
                        <w:p w14:paraId="6C780446" w14:textId="77777777" w:rsidR="00F81264" w:rsidRDefault="00F81264" w:rsidP="00F81264">
                          <w:pPr>
                            <w:spacing w:line="240" w:lineRule="auto"/>
                            <w:jc w:val="center"/>
                            <w:rPr>
                              <w:rFonts w:ascii="Sakkal Majalla" w:hAnsi="Sakkal Majalla"/>
                              <w:b/>
                              <w:bCs/>
                              <w:rtl/>
                            </w:rPr>
                          </w:pPr>
                          <w:r w:rsidRPr="00DC31A5">
                            <w:rPr>
                              <w:rFonts w:ascii="Sakkal Majalla" w:hAnsi="Sakkal Majalla"/>
                              <w:b/>
                              <w:bCs/>
                            </w:rPr>
                            <w:t>00962779222666</w:t>
                          </w:r>
                        </w:p>
                        <w:p w14:paraId="5348F54D" w14:textId="77777777" w:rsidR="00F81264" w:rsidRPr="00DC31A5" w:rsidRDefault="00F81264" w:rsidP="00F81264">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D723B7" id="مستطيل 38" o:spid="_x0000_s1760" style="position:absolute;left:0;text-align:left;margin-left:305.65pt;margin-top:8.1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" filled="f" stroked="f" strokeweight="1pt">
              <v:textbox>
                <w:txbxContent>
                  <w:p w14:paraId="7B283790" w14:textId="77777777" w:rsidR="00F81264" w:rsidRPr="00DC31A5" w:rsidRDefault="00F81264" w:rsidP="00F81264">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50E89822" w14:textId="77777777" w:rsidR="00F81264" w:rsidRPr="00DC31A5" w:rsidRDefault="00F81264" w:rsidP="00F81264">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06211DE8" w14:textId="77777777" w:rsidR="00F81264" w:rsidRPr="00DC31A5" w:rsidRDefault="00F81264" w:rsidP="00F81264">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F8500AF" w14:textId="77777777" w:rsidR="00F81264" w:rsidRPr="00DC31A5" w:rsidRDefault="00F81264" w:rsidP="00F81264">
                    <w:pPr>
                      <w:spacing w:line="240" w:lineRule="auto"/>
                      <w:jc w:val="center"/>
                      <w:rPr>
                        <w:rFonts w:ascii="Sakkal Majalla" w:hAnsi="Sakkal Majalla"/>
                        <w:b/>
                        <w:bCs/>
                      </w:rPr>
                    </w:pPr>
                    <w:r w:rsidRPr="00DC31A5">
                      <w:rPr>
                        <w:rFonts w:ascii="Sakkal Majalla" w:hAnsi="Sakkal Majalla"/>
                        <w:b/>
                        <w:bCs/>
                      </w:rPr>
                      <w:t>Mobile &amp; whatssup:</w:t>
                    </w:r>
                  </w:p>
                  <w:p w14:paraId="6C780446" w14:textId="77777777" w:rsidR="00F81264" w:rsidRDefault="00F81264" w:rsidP="00F81264">
                    <w:pPr>
                      <w:spacing w:line="240" w:lineRule="auto"/>
                      <w:jc w:val="center"/>
                      <w:rPr>
                        <w:rFonts w:ascii="Sakkal Majalla" w:hAnsi="Sakkal Majalla"/>
                        <w:b/>
                        <w:bCs/>
                        <w:rtl/>
                      </w:rPr>
                    </w:pPr>
                    <w:r w:rsidRPr="00DC31A5">
                      <w:rPr>
                        <w:rFonts w:ascii="Sakkal Majalla" w:hAnsi="Sakkal Majalla"/>
                        <w:b/>
                        <w:bCs/>
                      </w:rPr>
                      <w:t>00962779222666</w:t>
                    </w:r>
                  </w:p>
                  <w:p w14:paraId="5348F54D" w14:textId="77777777" w:rsidR="00F81264" w:rsidRPr="00DC31A5" w:rsidRDefault="00F81264" w:rsidP="00F81264">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B4AE9" w14:textId="77777777" w:rsidR="00F81264" w:rsidRDefault="00F81264">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A6BA8"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EF2E5" w14:textId="77777777" w:rsidR="00234774" w:rsidRDefault="00234774" w:rsidP="00F53D08">
      <w:pPr>
        <w:spacing w:line="240" w:lineRule="auto"/>
      </w:pPr>
      <w:r>
        <w:separator/>
      </w:r>
    </w:p>
  </w:footnote>
  <w:footnote w:type="continuationSeparator" w:id="0">
    <w:p w14:paraId="57A9CE19" w14:textId="77777777" w:rsidR="00234774" w:rsidRDefault="00234774"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AEF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56EB4EF3" wp14:editId="1C40B01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A5C80" w14:textId="1340EC46"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8AF7CAD" wp14:editId="3CB4F30D">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10E979C0" wp14:editId="67F0721F">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6C0F3D" w14:textId="0CBB364A" w:rsidR="00E42DAD" w:rsidRDefault="009F3DB5" w:rsidP="00E42DAD">
                            <w:pPr>
                              <w:spacing w:after="240"/>
                              <w:jc w:val="center"/>
                              <w:rPr>
                                <w:rFonts w:eastAsia="Calibri" w:hAnsi="Sakkal Majalla"/>
                                <w:color w:val="FFFFFF"/>
                                <w:kern w:val="24"/>
                                <w:sz w:val="36"/>
                                <w:szCs w:val="36"/>
                                <w:lang w:bidi="ar-SY"/>
                              </w:rPr>
                            </w:pPr>
                            <w:r w:rsidRPr="009F3DB5">
                              <w:rPr>
                                <w:rFonts w:eastAsia="Calibri" w:hAnsi="Sakkal Majalla"/>
                                <w:color w:val="FFFFFF"/>
                                <w:kern w:val="24"/>
                                <w:sz w:val="36"/>
                                <w:szCs w:val="36"/>
                                <w:rtl/>
                                <w:lang w:bidi="ar-SY"/>
                              </w:rPr>
                              <w:t>التطوير الوظيفي</w:t>
                            </w:r>
                            <w:r>
                              <w:rPr>
                                <w:rFonts w:eastAsia="Calibri" w:hAnsi="Sakkal Majalla"/>
                                <w:color w:val="FFFFFF"/>
                                <w:kern w:val="24"/>
                                <w:sz w:val="36"/>
                                <w:szCs w:val="36"/>
                                <w:rtl/>
                                <w:lang w:bidi="ar-SY"/>
                              </w:rPr>
                              <w:t xml:space="preserve"> </w:t>
                            </w:r>
                            <w:r w:rsidR="00A039A0">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0E979C0" id="Group 38" o:spid="_x0000_s1755"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1756"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146C0F3D" w14:textId="0CBB364A" w:rsidR="00E42DAD" w:rsidRDefault="009F3DB5" w:rsidP="00E42DAD">
                      <w:pPr>
                        <w:spacing w:after="240"/>
                        <w:jc w:val="center"/>
                        <w:rPr>
                          <w:rFonts w:eastAsia="Calibri" w:hAnsi="Sakkal Majalla"/>
                          <w:color w:val="FFFFFF"/>
                          <w:kern w:val="24"/>
                          <w:sz w:val="36"/>
                          <w:szCs w:val="36"/>
                          <w:lang w:bidi="ar-SY"/>
                        </w:rPr>
                      </w:pPr>
                      <w:r w:rsidRPr="009F3DB5">
                        <w:rPr>
                          <w:rFonts w:eastAsia="Calibri" w:hAnsi="Sakkal Majalla"/>
                          <w:color w:val="FFFFFF"/>
                          <w:kern w:val="24"/>
                          <w:sz w:val="36"/>
                          <w:szCs w:val="36"/>
                          <w:rtl/>
                          <w:lang w:bidi="ar-SY"/>
                        </w:rPr>
                        <w:t>التطوير الوظيفي</w:t>
                      </w:r>
                      <w:r>
                        <w:rPr>
                          <w:rFonts w:eastAsia="Calibri" w:hAnsi="Sakkal Majalla"/>
                          <w:color w:val="FFFFFF"/>
                          <w:kern w:val="24"/>
                          <w:sz w:val="36"/>
                          <w:szCs w:val="36"/>
                          <w:rtl/>
                          <w:lang w:bidi="ar-SY"/>
                        </w:rPr>
                        <w:t xml:space="preserve"> </w:t>
                      </w:r>
                      <w:r w:rsidR="00A039A0">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v:textbox>
              </v:shape>
              <v:shape id="شكل حر 769907" o:spid="_x0000_s1757"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808D4" w14:textId="77777777" w:rsidR="00F81264" w:rsidRDefault="00F81264">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C7F54"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14AFD46" wp14:editId="64E3613C">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187BB8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205.15pt;height:205.15pt;visibility:visible;mso-wrap-style:square" o:bullet="t">
        <v:imagedata r:id="rId1" o:title=""/>
      </v:shape>
    </w:pict>
  </w:numPicBullet>
  <w:numPicBullet w:numPicBulletId="1">
    <w:pict>
      <v:shape id="_x0000_i1099" type="#_x0000_t75" style="width:383.75pt;height:383.75pt;visibility:visible;mso-wrap-style:square" o:bullet="t">
        <v:imagedata r:id="rId2" o:title=""/>
      </v:shape>
    </w:pict>
  </w:numPicBullet>
  <w:numPicBullet w:numPicBulletId="2">
    <w:pict>
      <v:shape id="_x0000_i1100" type="#_x0000_t75" style="width:1in;height:1in;visibility:visible;mso-wrap-style:square" o:bullet="t">
        <v:imagedata r:id="rId3" o:title=""/>
      </v:shape>
    </w:pict>
  </w:numPicBullet>
  <w:numPicBullet w:numPicBulletId="3">
    <w:pict>
      <v:shape id="_x0000_i1101" type="#_x0000_t75" style="width:383.75pt;height:383.75pt;visibility:visible;mso-wrap-style:square" o:bullet="t">
        <v:imagedata r:id="rId4" o:title=""/>
      </v:shape>
    </w:pict>
  </w:numPicBullet>
  <w:numPicBullet w:numPicBulletId="4">
    <w:pict>
      <v:shape id="_x0000_i1102" type="#_x0000_t75" style="width:409.6pt;height:409.6pt;visibility:visible;mso-wrap-style:square" o:bullet="t">
        <v:imagedata r:id="rId5" o:title=""/>
      </v:shape>
    </w:pict>
  </w:numPicBullet>
  <w:numPicBullet w:numPicBulletId="5">
    <w:pict>
      <v:shape id="_x0000_i1103" type="#_x0000_t75" style="width:48.25pt;height:48.25pt;visibility:visible;mso-wrap-style:square" o:bullet="t">
        <v:imagedata r:id="rId6" o:title=""/>
      </v:shape>
    </w:pict>
  </w:numPicBullet>
  <w:numPicBullet w:numPicBulletId="6">
    <w:pict>
      <v:shape w14:anchorId="52E1498C" id="_x0000_i1104" type="#_x0000_t75" alt="Back in time" style="width:19.7pt;height:19.7pt;visibility:visible;mso-wrap-style:square" o:bullet="t">
        <v:imagedata r:id="rId7" o:title="Back in time"/>
        <o:lock v:ext="edit" aspectratio="f"/>
      </v:shape>
    </w:pict>
  </w:numPicBullet>
  <w:numPicBullet w:numPicBulletId="7">
    <w:pict>
      <v:shape id="_x0000_i1105" type="#_x0000_t75" alt="Back in time" style="width:22.4pt;height:22.4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3"/>
  </w:num>
  <w:num w:numId="2" w16cid:durableId="388071248">
    <w:abstractNumId w:val="1"/>
  </w:num>
  <w:num w:numId="3" w16cid:durableId="1045106526">
    <w:abstractNumId w:val="6"/>
  </w:num>
  <w:num w:numId="4" w16cid:durableId="1598096485">
    <w:abstractNumId w:val="4"/>
  </w:num>
  <w:num w:numId="5" w16cid:durableId="627980117">
    <w:abstractNumId w:val="5"/>
  </w:num>
  <w:num w:numId="6" w16cid:durableId="358435068">
    <w:abstractNumId w:val="0"/>
  </w:num>
  <w:num w:numId="7" w16cid:durableId="1348560676">
    <w:abstractNumId w:val="7"/>
  </w:num>
  <w:num w:numId="8" w16cid:durableId="493227067">
    <w:abstractNumId w:val="2"/>
  </w:num>
  <w:num w:numId="9" w16cid:durableId="1296908376">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3CFE"/>
    <w:rsid w:val="00085F65"/>
    <w:rsid w:val="00090487"/>
    <w:rsid w:val="0009204D"/>
    <w:rsid w:val="0009377E"/>
    <w:rsid w:val="0009673E"/>
    <w:rsid w:val="0009726D"/>
    <w:rsid w:val="000A3077"/>
    <w:rsid w:val="000B0B3F"/>
    <w:rsid w:val="000B3939"/>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5954"/>
    <w:rsid w:val="00226F80"/>
    <w:rsid w:val="00227842"/>
    <w:rsid w:val="00232935"/>
    <w:rsid w:val="00234774"/>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A68CE"/>
    <w:rsid w:val="002B1246"/>
    <w:rsid w:val="002C04B9"/>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75124"/>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087"/>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2EB2"/>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67FC6"/>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3DB5"/>
    <w:rsid w:val="009F5DE0"/>
    <w:rsid w:val="009F6370"/>
    <w:rsid w:val="009F679B"/>
    <w:rsid w:val="009F6E76"/>
    <w:rsid w:val="00A01020"/>
    <w:rsid w:val="00A039A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5702"/>
    <w:rsid w:val="00A864D0"/>
    <w:rsid w:val="00A9124F"/>
    <w:rsid w:val="00A91603"/>
    <w:rsid w:val="00A94163"/>
    <w:rsid w:val="00A954BC"/>
    <w:rsid w:val="00A964A5"/>
    <w:rsid w:val="00A96E09"/>
    <w:rsid w:val="00AA0F2A"/>
    <w:rsid w:val="00AA22C9"/>
    <w:rsid w:val="00AA3FF3"/>
    <w:rsid w:val="00AB3581"/>
    <w:rsid w:val="00AB47B6"/>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37ED3"/>
    <w:rsid w:val="00B42324"/>
    <w:rsid w:val="00B42B34"/>
    <w:rsid w:val="00B4310C"/>
    <w:rsid w:val="00B52A67"/>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A3E4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51EC"/>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08B0"/>
    <w:rsid w:val="00D01BB0"/>
    <w:rsid w:val="00D0278B"/>
    <w:rsid w:val="00D13BEA"/>
    <w:rsid w:val="00D152DE"/>
    <w:rsid w:val="00D17FD1"/>
    <w:rsid w:val="00D20ED6"/>
    <w:rsid w:val="00D21645"/>
    <w:rsid w:val="00D222FF"/>
    <w:rsid w:val="00D26A0B"/>
    <w:rsid w:val="00D305F0"/>
    <w:rsid w:val="00D313B8"/>
    <w:rsid w:val="00D32D17"/>
    <w:rsid w:val="00D33F32"/>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67C99"/>
    <w:rsid w:val="00E72206"/>
    <w:rsid w:val="00E72578"/>
    <w:rsid w:val="00E7361B"/>
    <w:rsid w:val="00E74BB8"/>
    <w:rsid w:val="00E80F25"/>
    <w:rsid w:val="00E90509"/>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1264"/>
    <w:rsid w:val="00F82E4B"/>
    <w:rsid w:val="00F9007F"/>
    <w:rsid w:val="00F9183E"/>
    <w:rsid w:val="00F91AE2"/>
    <w:rsid w:val="00F91B1A"/>
    <w:rsid w:val="00F91FB4"/>
    <w:rsid w:val="00F9301F"/>
    <w:rsid w:val="00F942C7"/>
    <w:rsid w:val="00F95362"/>
    <w:rsid w:val="00F96CF0"/>
    <w:rsid w:val="00F972FD"/>
    <w:rsid w:val="00FA017E"/>
    <w:rsid w:val="00FA1FE9"/>
    <w:rsid w:val="00FA25CB"/>
    <w:rsid w:val="00FA3A10"/>
    <w:rsid w:val="00FB1983"/>
    <w:rsid w:val="00FB2CC0"/>
    <w:rsid w:val="00FB58A8"/>
    <w:rsid w:val="00FC1E59"/>
    <w:rsid w:val="00FC5C92"/>
    <w:rsid w:val="00FC76AF"/>
    <w:rsid w:val="00FD0A88"/>
    <w:rsid w:val="00FD0BE5"/>
    <w:rsid w:val="00FD1CE8"/>
    <w:rsid w:val="00FD32E7"/>
    <w:rsid w:val="00FD3861"/>
    <w:rsid w:val="00FE4CC5"/>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B57BD"/>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33F32"/>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Unresolved Mention"/>
    <w:basedOn w:val="a0"/>
    <w:uiPriority w:val="99"/>
    <w:semiHidden/>
    <w:unhideWhenUsed/>
    <w:rsid w:val="00B37E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1" Type="http://schemas.openxmlformats.org/officeDocument/2006/relationships/image" Target="media/image17.png"/><Relationship Id="rId42" Type="http://schemas.openxmlformats.org/officeDocument/2006/relationships/image" Target="media/image27.png"/><Relationship Id="rId63" Type="http://schemas.openxmlformats.org/officeDocument/2006/relationships/image" Target="media/image35.png"/><Relationship Id="rId84" Type="http://schemas.openxmlformats.org/officeDocument/2006/relationships/image" Target="media/image47.png"/><Relationship Id="rId138" Type="http://schemas.openxmlformats.org/officeDocument/2006/relationships/hyperlink" Target="http://www.dawliatraining.com/" TargetMode="External"/><Relationship Id="rId159" Type="http://schemas.openxmlformats.org/officeDocument/2006/relationships/hyperlink" Target="http://www.dawliatraining.com/" TargetMode="External"/><Relationship Id="rId170" Type="http://schemas.openxmlformats.org/officeDocument/2006/relationships/image" Target="media/image99.png"/><Relationship Id="rId191" Type="http://schemas.openxmlformats.org/officeDocument/2006/relationships/image" Target="media/image113.png"/><Relationship Id="rId205" Type="http://schemas.openxmlformats.org/officeDocument/2006/relationships/image" Target="media/image126.png"/><Relationship Id="rId107" Type="http://schemas.openxmlformats.org/officeDocument/2006/relationships/image" Target="media/image64.png"/><Relationship Id="rId11" Type="http://schemas.openxmlformats.org/officeDocument/2006/relationships/hyperlink" Target="http://www.dawliatraining.com/" TargetMode="External"/><Relationship Id="rId32" Type="http://schemas.openxmlformats.org/officeDocument/2006/relationships/image" Target="media/image22.png"/><Relationship Id="rId53" Type="http://schemas.microsoft.com/office/2007/relationships/hdphoto" Target="media/hdphoto2.wdp"/><Relationship Id="rId74" Type="http://schemas.openxmlformats.org/officeDocument/2006/relationships/hyperlink" Target="http://www.dawliatraining.com/" TargetMode="External"/><Relationship Id="rId128" Type="http://schemas.openxmlformats.org/officeDocument/2006/relationships/image" Target="media/image80.png"/><Relationship Id="rId149" Type="http://schemas.openxmlformats.org/officeDocument/2006/relationships/image" Target="media/image93.png"/><Relationship Id="rId5" Type="http://schemas.openxmlformats.org/officeDocument/2006/relationships/webSettings" Target="webSettings.xml"/><Relationship Id="rId95" Type="http://schemas.openxmlformats.org/officeDocument/2006/relationships/image" Target="media/image56.png"/><Relationship Id="rId160" Type="http://schemas.openxmlformats.org/officeDocument/2006/relationships/hyperlink" Target="http://www.dawliatraining.com/" TargetMode="External"/><Relationship Id="rId181" Type="http://schemas.openxmlformats.org/officeDocument/2006/relationships/image" Target="media/image107.png"/><Relationship Id="rId216"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43" Type="http://schemas.openxmlformats.org/officeDocument/2006/relationships/image" Target="media/image320.png"/><Relationship Id="rId64" Type="http://schemas.openxmlformats.org/officeDocument/2006/relationships/hyperlink" Target="http://www.dawliatraining.com/" TargetMode="External"/><Relationship Id="rId118" Type="http://schemas.openxmlformats.org/officeDocument/2006/relationships/image" Target="media/image74.png"/><Relationship Id="rId139" Type="http://schemas.openxmlformats.org/officeDocument/2006/relationships/hyperlink" Target="http://www.dawliatraining.com/" TargetMode="External"/><Relationship Id="rId85" Type="http://schemas.openxmlformats.org/officeDocument/2006/relationships/image" Target="media/image48.png"/><Relationship Id="rId150" Type="http://schemas.openxmlformats.org/officeDocument/2006/relationships/hyperlink" Target="http://www.dawliatraining.com/" TargetMode="External"/><Relationship Id="rId171" Type="http://schemas.microsoft.com/office/2007/relationships/hdphoto" Target="media/hdphoto12.wdp"/><Relationship Id="rId192" Type="http://schemas.openxmlformats.org/officeDocument/2006/relationships/image" Target="media/image114.svg"/><Relationship Id="rId206" Type="http://schemas.openxmlformats.org/officeDocument/2006/relationships/hyperlink" Target="http://www.dawliatraining.com/" TargetMode="External"/><Relationship Id="rId12" Type="http://schemas.openxmlformats.org/officeDocument/2006/relationships/image" Target="media/image10.png"/><Relationship Id="rId33" Type="http://schemas.openxmlformats.org/officeDocument/2006/relationships/image" Target="media/image220.png"/><Relationship Id="rId108" Type="http://schemas.openxmlformats.org/officeDocument/2006/relationships/hyperlink" Target="http://www.dawliatraining.com/" TargetMode="External"/><Relationship Id="rId129" Type="http://schemas.openxmlformats.org/officeDocument/2006/relationships/image" Target="media/image81.png"/><Relationship Id="rId54" Type="http://schemas.openxmlformats.org/officeDocument/2006/relationships/image" Target="media/image31.png"/><Relationship Id="rId75" Type="http://schemas.openxmlformats.org/officeDocument/2006/relationships/hyperlink" Target="http://www.dawliatraining.com/" TargetMode="External"/><Relationship Id="rId96" Type="http://schemas.microsoft.com/office/2007/relationships/hdphoto" Target="media/hdphoto6.wdp"/><Relationship Id="rId140" Type="http://schemas.openxmlformats.org/officeDocument/2006/relationships/image" Target="media/image88.jpeg"/><Relationship Id="rId161" Type="http://schemas.openxmlformats.org/officeDocument/2006/relationships/hyperlink" Target="http://www.dawliatraining.com/" TargetMode="External"/><Relationship Id="rId182" Type="http://schemas.openxmlformats.org/officeDocument/2006/relationships/hyperlink" Target="http://www.dawliatraining.com/" TargetMode="External"/><Relationship Id="rId217" Type="http://schemas.openxmlformats.org/officeDocument/2006/relationships/hyperlink" Target="http://www.dawliatraining.com/" TargetMode="External"/><Relationship Id="rId6" Type="http://schemas.openxmlformats.org/officeDocument/2006/relationships/footnotes" Target="footnotes.xml"/><Relationship Id="rId23" Type="http://schemas.openxmlformats.org/officeDocument/2006/relationships/image" Target="media/image18.png"/><Relationship Id="rId119" Type="http://schemas.openxmlformats.org/officeDocument/2006/relationships/hyperlink" Target="http://www.dawliatraining.com/" TargetMode="External"/><Relationship Id="rId44" Type="http://schemas.openxmlformats.org/officeDocument/2006/relationships/image" Target="media/image28.png"/><Relationship Id="rId65" Type="http://schemas.openxmlformats.org/officeDocument/2006/relationships/image" Target="media/image36.png"/><Relationship Id="rId86" Type="http://schemas.openxmlformats.org/officeDocument/2006/relationships/hyperlink" Target="http://www.dawliatraining.com/" TargetMode="External"/><Relationship Id="rId130" Type="http://schemas.openxmlformats.org/officeDocument/2006/relationships/image" Target="media/image82.png"/><Relationship Id="rId151" Type="http://schemas.openxmlformats.org/officeDocument/2006/relationships/hyperlink" Target="http://www.dawliatraining.com/" TargetMode="External"/><Relationship Id="rId172" Type="http://schemas.openxmlformats.org/officeDocument/2006/relationships/image" Target="media/image100.png"/><Relationship Id="rId193" Type="http://schemas.openxmlformats.org/officeDocument/2006/relationships/image" Target="media/image115.png"/><Relationship Id="rId207" Type="http://schemas.openxmlformats.org/officeDocument/2006/relationships/image" Target="media/image127.png"/><Relationship Id="rId13" Type="http://schemas.openxmlformats.org/officeDocument/2006/relationships/image" Target="media/image11.png"/><Relationship Id="rId109" Type="http://schemas.openxmlformats.org/officeDocument/2006/relationships/image" Target="media/image65.png"/><Relationship Id="rId34" Type="http://schemas.openxmlformats.org/officeDocument/2006/relationships/image" Target="media/image23.png"/><Relationship Id="rId55" Type="http://schemas.microsoft.com/office/2007/relationships/hdphoto" Target="media/hdphoto3.wdp"/><Relationship Id="rId76" Type="http://schemas.openxmlformats.org/officeDocument/2006/relationships/hyperlink" Target="http://www.dawliatraining.com/" TargetMode="External"/><Relationship Id="rId97" Type="http://schemas.openxmlformats.org/officeDocument/2006/relationships/image" Target="media/image57.png"/><Relationship Id="rId120" Type="http://schemas.openxmlformats.org/officeDocument/2006/relationships/image" Target="media/image75.png"/><Relationship Id="rId141" Type="http://schemas.openxmlformats.org/officeDocument/2006/relationships/image" Target="media/image89.png"/><Relationship Id="rId7" Type="http://schemas.openxmlformats.org/officeDocument/2006/relationships/endnotes" Target="endnotes.xml"/><Relationship Id="rId162" Type="http://schemas.openxmlformats.org/officeDocument/2006/relationships/hyperlink" Target="http://www.dawliatraining.com/" TargetMode="External"/><Relationship Id="rId183" Type="http://schemas.openxmlformats.org/officeDocument/2006/relationships/hyperlink" Target="http://www.dawliatraining.com/" TargetMode="External"/><Relationship Id="rId218" Type="http://schemas.openxmlformats.org/officeDocument/2006/relationships/hyperlink" Target="http://www.dawliatraining.com/" TargetMode="External"/><Relationship Id="rId24" Type="http://schemas.openxmlformats.org/officeDocument/2006/relationships/hyperlink" Target="http://www.dawliatraining.com/" TargetMode="External"/><Relationship Id="rId45" Type="http://schemas.openxmlformats.org/officeDocument/2006/relationships/image" Target="media/image340.png"/><Relationship Id="rId66" Type="http://schemas.openxmlformats.org/officeDocument/2006/relationships/image" Target="media/image37.png"/><Relationship Id="rId87" Type="http://schemas.openxmlformats.org/officeDocument/2006/relationships/image" Target="media/image49.png"/><Relationship Id="rId110" Type="http://schemas.openxmlformats.org/officeDocument/2006/relationships/image" Target="media/image66.png"/><Relationship Id="rId131" Type="http://schemas.openxmlformats.org/officeDocument/2006/relationships/hyperlink" Target="http://www.dawliatraining.com/" TargetMode="External"/><Relationship Id="rId152" Type="http://schemas.openxmlformats.org/officeDocument/2006/relationships/image" Target="media/image94.png"/><Relationship Id="rId173" Type="http://schemas.microsoft.com/office/2007/relationships/hdphoto" Target="media/hdphoto13.wdp"/><Relationship Id="rId194" Type="http://schemas.openxmlformats.org/officeDocument/2006/relationships/image" Target="media/image116.svg"/><Relationship Id="rId208" Type="http://schemas.openxmlformats.org/officeDocument/2006/relationships/image" Target="media/image128.png"/><Relationship Id="rId14" Type="http://schemas.openxmlformats.org/officeDocument/2006/relationships/image" Target="media/image12.png"/><Relationship Id="rId35" Type="http://schemas.openxmlformats.org/officeDocument/2006/relationships/image" Target="media/image240.png"/><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100" Type="http://schemas.microsoft.com/office/2007/relationships/hdphoto" Target="media/hdphoto8.wdp"/><Relationship Id="rId8" Type="http://schemas.openxmlformats.org/officeDocument/2006/relationships/image" Target="media/image9.jpg"/><Relationship Id="rId98" Type="http://schemas.microsoft.com/office/2007/relationships/hdphoto" Target="media/hdphoto7.wdp"/><Relationship Id="rId121" Type="http://schemas.openxmlformats.org/officeDocument/2006/relationships/hyperlink" Target="http://www.dawliatraining.com/" TargetMode="External"/><Relationship Id="rId142" Type="http://schemas.openxmlformats.org/officeDocument/2006/relationships/image" Target="media/image90.png"/><Relationship Id="rId163" Type="http://schemas.openxmlformats.org/officeDocument/2006/relationships/image" Target="media/image95.png"/><Relationship Id="rId184" Type="http://schemas.openxmlformats.org/officeDocument/2006/relationships/image" Target="media/image108.png"/><Relationship Id="rId219" Type="http://schemas.openxmlformats.org/officeDocument/2006/relationships/hyperlink" Target="http://www.dawliatraining.com/" TargetMode="External"/><Relationship Id="rId3" Type="http://schemas.openxmlformats.org/officeDocument/2006/relationships/styles" Target="styles.xml"/><Relationship Id="rId214" Type="http://schemas.openxmlformats.org/officeDocument/2006/relationships/hyperlink" Target="http://www.dawliatraining.com/" TargetMode="External"/><Relationship Id="rId25" Type="http://schemas.openxmlformats.org/officeDocument/2006/relationships/hyperlink" Target="http://www.dawliatraining.com/" TargetMode="External"/><Relationship Id="rId46" Type="http://schemas.openxmlformats.org/officeDocument/2006/relationships/header" Target="header1.xml"/><Relationship Id="rId67" Type="http://schemas.openxmlformats.org/officeDocument/2006/relationships/image" Target="media/image38.png"/><Relationship Id="rId116" Type="http://schemas.openxmlformats.org/officeDocument/2006/relationships/image" Target="media/image72.png"/><Relationship Id="rId137" Type="http://schemas.openxmlformats.org/officeDocument/2006/relationships/image" Target="media/image87.png"/><Relationship Id="rId158" Type="http://schemas.openxmlformats.org/officeDocument/2006/relationships/hyperlink" Target="http://www.dawliatraining.com/" TargetMode="External"/><Relationship Id="rId20" Type="http://schemas.openxmlformats.org/officeDocument/2006/relationships/image" Target="media/image16.png"/><Relationship Id="rId41" Type="http://schemas.openxmlformats.org/officeDocument/2006/relationships/image" Target="media/image300.png"/><Relationship Id="rId62" Type="http://schemas.openxmlformats.org/officeDocument/2006/relationships/hyperlink" Target="http://www.dawliatraining.com/" TargetMode="External"/><Relationship Id="rId83" Type="http://schemas.openxmlformats.org/officeDocument/2006/relationships/image" Target="media/image46.png"/><Relationship Id="rId88" Type="http://schemas.openxmlformats.org/officeDocument/2006/relationships/image" Target="media/image50.png"/><Relationship Id="rId111" Type="http://schemas.openxmlformats.org/officeDocument/2006/relationships/image" Target="media/image67.png"/><Relationship Id="rId132" Type="http://schemas.openxmlformats.org/officeDocument/2006/relationships/image" Target="media/image83.png"/><Relationship Id="rId153" Type="http://schemas.openxmlformats.org/officeDocument/2006/relationships/header" Target="header4.xml"/><Relationship Id="rId174" Type="http://schemas.openxmlformats.org/officeDocument/2006/relationships/image" Target="media/image101.png"/><Relationship Id="rId179" Type="http://schemas.openxmlformats.org/officeDocument/2006/relationships/image" Target="media/image106.png"/><Relationship Id="rId195" Type="http://schemas.openxmlformats.org/officeDocument/2006/relationships/image" Target="media/image117.png"/><Relationship Id="rId209" Type="http://schemas.openxmlformats.org/officeDocument/2006/relationships/image" Target="media/image129.png"/><Relationship Id="rId190" Type="http://schemas.openxmlformats.org/officeDocument/2006/relationships/image" Target="media/image112.svg"/><Relationship Id="rId204" Type="http://schemas.openxmlformats.org/officeDocument/2006/relationships/image" Target="media/image125.png"/><Relationship Id="rId220" Type="http://schemas.openxmlformats.org/officeDocument/2006/relationships/image" Target="media/image131.jpeg"/><Relationship Id="rId225" Type="http://schemas.openxmlformats.org/officeDocument/2006/relationships/theme" Target="theme/theme1.xml"/><Relationship Id="rId15" Type="http://schemas.openxmlformats.org/officeDocument/2006/relationships/hyperlink" Target="http://www.dawliatraining.com/" TargetMode="External"/><Relationship Id="rId36"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image" Target="media/image63.png"/><Relationship Id="rId127" Type="http://schemas.openxmlformats.org/officeDocument/2006/relationships/image" Target="media/image79.png"/><Relationship Id="rId10" Type="http://schemas.openxmlformats.org/officeDocument/2006/relationships/hyperlink" Target="http://www.dawliatraining.com/" TargetMode="External"/><Relationship Id="rId31" Type="http://schemas.openxmlformats.org/officeDocument/2006/relationships/image" Target="media/image200.png"/><Relationship Id="rId52" Type="http://schemas.openxmlformats.org/officeDocument/2006/relationships/image" Target="media/image30.png"/><Relationship Id="rId73" Type="http://schemas.openxmlformats.org/officeDocument/2006/relationships/image" Target="media/image42.png"/><Relationship Id="rId78" Type="http://schemas.openxmlformats.org/officeDocument/2006/relationships/image" Target="media/image43.png"/><Relationship Id="rId94" Type="http://schemas.openxmlformats.org/officeDocument/2006/relationships/image" Target="media/image55.png"/><Relationship Id="rId99" Type="http://schemas.openxmlformats.org/officeDocument/2006/relationships/image" Target="media/image58.png"/><Relationship Id="rId101" Type="http://schemas.openxmlformats.org/officeDocument/2006/relationships/image" Target="media/image59.png"/><Relationship Id="rId122" Type="http://schemas.openxmlformats.org/officeDocument/2006/relationships/image" Target="media/image76.png"/><Relationship Id="rId143" Type="http://schemas.openxmlformats.org/officeDocument/2006/relationships/hyperlink" Target="http://www.dawliatraining.com/" TargetMode="External"/><Relationship Id="rId148" Type="http://schemas.openxmlformats.org/officeDocument/2006/relationships/image" Target="media/image92.png"/><Relationship Id="rId164" Type="http://schemas.openxmlformats.org/officeDocument/2006/relationships/image" Target="media/image96.png"/><Relationship Id="rId169" Type="http://schemas.microsoft.com/office/2007/relationships/hdphoto" Target="media/hdphoto11.wdp"/><Relationship Id="rId185"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hyperlink" Target="http://www.dawliatraining.com/" TargetMode="External"/><Relationship Id="rId180" Type="http://schemas.openxmlformats.org/officeDocument/2006/relationships/hyperlink" Target="http://www.dawliatraining.com/" TargetMode="External"/><Relationship Id="rId210" Type="http://schemas.openxmlformats.org/officeDocument/2006/relationships/hyperlink" Target="http://www.dawliatraining.com/" TargetMode="External"/><Relationship Id="rId215" Type="http://schemas.openxmlformats.org/officeDocument/2006/relationships/hyperlink" Target="http://www.dawliatraining.com/" TargetMode="External"/><Relationship Id="rId26" Type="http://schemas.openxmlformats.org/officeDocument/2006/relationships/hyperlink" Target="http://www.dawliatraining.com/" TargetMode="External"/><Relationship Id="rId47" Type="http://schemas.openxmlformats.org/officeDocument/2006/relationships/header" Target="header2.xml"/><Relationship Id="rId68" Type="http://schemas.openxmlformats.org/officeDocument/2006/relationships/image" Target="media/image39.png"/><Relationship Id="rId89" Type="http://schemas.openxmlformats.org/officeDocument/2006/relationships/image" Target="media/image51.png"/><Relationship Id="rId112" Type="http://schemas.openxmlformats.org/officeDocument/2006/relationships/image" Target="media/image68.png"/><Relationship Id="rId133" Type="http://schemas.openxmlformats.org/officeDocument/2006/relationships/hyperlink" Target="http://www.dawliatraining.com/" TargetMode="External"/><Relationship Id="rId154" Type="http://schemas.openxmlformats.org/officeDocument/2006/relationships/footer" Target="footer4.xml"/><Relationship Id="rId175" Type="http://schemas.openxmlformats.org/officeDocument/2006/relationships/image" Target="media/image102.png"/><Relationship Id="rId196" Type="http://schemas.openxmlformats.org/officeDocument/2006/relationships/image" Target="media/image118.svg"/><Relationship Id="rId200" Type="http://schemas.openxmlformats.org/officeDocument/2006/relationships/image" Target="media/image122.png"/><Relationship Id="rId16" Type="http://schemas.openxmlformats.org/officeDocument/2006/relationships/image" Target="media/image13.png"/><Relationship Id="rId221" Type="http://schemas.openxmlformats.org/officeDocument/2006/relationships/image" Target="media/image132.jpeg"/><Relationship Id="rId37" Type="http://schemas.openxmlformats.org/officeDocument/2006/relationships/image" Target="media/image260.png"/><Relationship Id="rId58" Type="http://schemas.microsoft.com/office/2007/relationships/hdphoto" Target="media/hdphoto4.wdp"/><Relationship Id="rId79" Type="http://schemas.microsoft.com/office/2007/relationships/hdphoto" Target="media/hdphoto5.wdp"/><Relationship Id="rId102" Type="http://schemas.openxmlformats.org/officeDocument/2006/relationships/image" Target="media/image60.png"/><Relationship Id="rId123" Type="http://schemas.openxmlformats.org/officeDocument/2006/relationships/image" Target="media/image77.png"/><Relationship Id="rId144" Type="http://schemas.openxmlformats.org/officeDocument/2006/relationships/hyperlink" Target="http://www.dawliatraining.com/" TargetMode="External"/><Relationship Id="rId90" Type="http://schemas.openxmlformats.org/officeDocument/2006/relationships/image" Target="media/image52.png"/><Relationship Id="rId165" Type="http://schemas.microsoft.com/office/2007/relationships/hdphoto" Target="media/hdphoto9.wdp"/><Relationship Id="rId186" Type="http://schemas.openxmlformats.org/officeDocument/2006/relationships/hyperlink" Target="http://www.dawliatraining.com/" TargetMode="External"/><Relationship Id="rId211" Type="http://schemas.openxmlformats.org/officeDocument/2006/relationships/hyperlink" Target="http://www.dawliatraining.com/" TargetMode="External"/><Relationship Id="rId27" Type="http://schemas.openxmlformats.org/officeDocument/2006/relationships/image" Target="media/image19.png"/><Relationship Id="rId48" Type="http://schemas.openxmlformats.org/officeDocument/2006/relationships/footer" Target="footer1.xml"/><Relationship Id="rId69" Type="http://schemas.openxmlformats.org/officeDocument/2006/relationships/hyperlink" Target="http://www.dawliatraining.com/" TargetMode="External"/><Relationship Id="rId113" Type="http://schemas.openxmlformats.org/officeDocument/2006/relationships/image" Target="media/image69.png"/><Relationship Id="rId134" Type="http://schemas.openxmlformats.org/officeDocument/2006/relationships/image" Target="media/image84.png"/><Relationship Id="rId80" Type="http://schemas.openxmlformats.org/officeDocument/2006/relationships/image" Target="media/image44.png"/><Relationship Id="rId155" Type="http://schemas.openxmlformats.org/officeDocument/2006/relationships/hyperlink" Target="http://www.dawliatraining.com/" TargetMode="External"/><Relationship Id="rId176" Type="http://schemas.openxmlformats.org/officeDocument/2006/relationships/image" Target="media/image103.png"/><Relationship Id="rId197" Type="http://schemas.openxmlformats.org/officeDocument/2006/relationships/image" Target="media/image119.png"/><Relationship Id="rId201" Type="http://schemas.openxmlformats.org/officeDocument/2006/relationships/image" Target="media/image123.png"/><Relationship Id="rId222" Type="http://schemas.openxmlformats.org/officeDocument/2006/relationships/image" Target="media/image133.png"/><Relationship Id="rId17" Type="http://schemas.openxmlformats.org/officeDocument/2006/relationships/image" Target="media/image14.png"/><Relationship Id="rId38" Type="http://schemas.openxmlformats.org/officeDocument/2006/relationships/image" Target="media/image25.png"/><Relationship Id="rId59" Type="http://schemas.openxmlformats.org/officeDocument/2006/relationships/hyperlink" Target="http://www.dawliatraining.com/" TargetMode="External"/><Relationship Id="rId103" Type="http://schemas.openxmlformats.org/officeDocument/2006/relationships/image" Target="media/image61.png"/><Relationship Id="rId124" Type="http://schemas.openxmlformats.org/officeDocument/2006/relationships/image" Target="media/image78.png"/><Relationship Id="rId70" Type="http://schemas.openxmlformats.org/officeDocument/2006/relationships/image" Target="media/image40.png"/><Relationship Id="rId91" Type="http://schemas.openxmlformats.org/officeDocument/2006/relationships/image" Target="media/image53.png"/><Relationship Id="rId145" Type="http://schemas.openxmlformats.org/officeDocument/2006/relationships/hyperlink" Target="http://www.dawliatraining.com/" TargetMode="External"/><Relationship Id="rId166" Type="http://schemas.openxmlformats.org/officeDocument/2006/relationships/image" Target="media/image97.png"/><Relationship Id="rId187" Type="http://schemas.openxmlformats.org/officeDocument/2006/relationships/image" Target="media/image109.png"/><Relationship Id="rId1" Type="http://schemas.openxmlformats.org/officeDocument/2006/relationships/customXml" Target="../customXml/item1.xml"/><Relationship Id="rId212" Type="http://schemas.openxmlformats.org/officeDocument/2006/relationships/image" Target="media/image130.png"/><Relationship Id="rId28" Type="http://schemas.openxmlformats.org/officeDocument/2006/relationships/hyperlink" Target="http://www.dawliatraining.com/" TargetMode="External"/><Relationship Id="rId49" Type="http://schemas.openxmlformats.org/officeDocument/2006/relationships/footer" Target="footer2.xml"/><Relationship Id="rId114" Type="http://schemas.openxmlformats.org/officeDocument/2006/relationships/image" Target="media/image70.png"/><Relationship Id="rId60" Type="http://schemas.openxmlformats.org/officeDocument/2006/relationships/image" Target="media/image33.png"/><Relationship Id="rId81" Type="http://schemas.openxmlformats.org/officeDocument/2006/relationships/hyperlink" Target="http://www.dawliatraining.com/" TargetMode="External"/><Relationship Id="rId135" Type="http://schemas.openxmlformats.org/officeDocument/2006/relationships/image" Target="media/image85.png"/><Relationship Id="rId156" Type="http://schemas.openxmlformats.org/officeDocument/2006/relationships/hyperlink" Target="http://www.dawliatraining.com/" TargetMode="External"/><Relationship Id="rId177" Type="http://schemas.openxmlformats.org/officeDocument/2006/relationships/image" Target="media/image104.png"/><Relationship Id="rId198" Type="http://schemas.openxmlformats.org/officeDocument/2006/relationships/image" Target="media/image120.png"/><Relationship Id="rId202" Type="http://schemas.openxmlformats.org/officeDocument/2006/relationships/hyperlink" Target="http://www.dawliatraining.com/" TargetMode="External"/><Relationship Id="rId223" Type="http://schemas.openxmlformats.org/officeDocument/2006/relationships/image" Target="media/image134.png"/><Relationship Id="rId18" Type="http://schemas.openxmlformats.org/officeDocument/2006/relationships/hyperlink" Target="http://www.dawliatraining.com/" TargetMode="External"/><Relationship Id="rId39" Type="http://schemas.openxmlformats.org/officeDocument/2006/relationships/image" Target="media/image280.png"/><Relationship Id="rId50" Type="http://schemas.openxmlformats.org/officeDocument/2006/relationships/header" Target="header3.xml"/><Relationship Id="rId104" Type="http://schemas.openxmlformats.org/officeDocument/2006/relationships/image" Target="media/image62.png"/><Relationship Id="rId125" Type="http://schemas.openxmlformats.org/officeDocument/2006/relationships/hyperlink" Target="http://www.dawliatraining.com/" TargetMode="External"/><Relationship Id="rId146" Type="http://schemas.openxmlformats.org/officeDocument/2006/relationships/hyperlink" Target="http://www.dawliatraining.com/" TargetMode="External"/><Relationship Id="rId167" Type="http://schemas.microsoft.com/office/2007/relationships/hdphoto" Target="media/hdphoto10.wdp"/><Relationship Id="rId188" Type="http://schemas.openxmlformats.org/officeDocument/2006/relationships/image" Target="media/image110.svg"/><Relationship Id="rId71" Type="http://schemas.openxmlformats.org/officeDocument/2006/relationships/hyperlink" Target="http://www.dawliatraining.com/" TargetMode="External"/><Relationship Id="rId92" Type="http://schemas.openxmlformats.org/officeDocument/2006/relationships/image" Target="media/image54.png"/><Relationship Id="rId213"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20.png"/><Relationship Id="rId40" Type="http://schemas.openxmlformats.org/officeDocument/2006/relationships/image" Target="media/image26.png"/><Relationship Id="rId115" Type="http://schemas.openxmlformats.org/officeDocument/2006/relationships/image" Target="media/image71.png"/><Relationship Id="rId136" Type="http://schemas.openxmlformats.org/officeDocument/2006/relationships/image" Target="media/image86.png"/><Relationship Id="rId157" Type="http://schemas.openxmlformats.org/officeDocument/2006/relationships/hyperlink" Target="http://www.dawliatraining.com/" TargetMode="External"/><Relationship Id="rId178" Type="http://schemas.openxmlformats.org/officeDocument/2006/relationships/image" Target="media/image105.png"/><Relationship Id="rId61" Type="http://schemas.openxmlformats.org/officeDocument/2006/relationships/image" Target="media/image34.png"/><Relationship Id="rId82" Type="http://schemas.openxmlformats.org/officeDocument/2006/relationships/image" Target="media/image45.png"/><Relationship Id="rId199" Type="http://schemas.openxmlformats.org/officeDocument/2006/relationships/image" Target="media/image121.png"/><Relationship Id="rId203" Type="http://schemas.openxmlformats.org/officeDocument/2006/relationships/image" Target="media/image124.png"/><Relationship Id="rId19" Type="http://schemas.openxmlformats.org/officeDocument/2006/relationships/image" Target="media/image15.png"/><Relationship Id="rId224" Type="http://schemas.openxmlformats.org/officeDocument/2006/relationships/fontTable" Target="fontTable.xml"/><Relationship Id="rId30" Type="http://schemas.openxmlformats.org/officeDocument/2006/relationships/image" Target="media/image21.png"/><Relationship Id="rId105" Type="http://schemas.openxmlformats.org/officeDocument/2006/relationships/hyperlink" Target="http://www.dawliatraining.com/" TargetMode="External"/><Relationship Id="rId126" Type="http://schemas.openxmlformats.org/officeDocument/2006/relationships/hyperlink" Target="http://www.dawliatraining.com/" TargetMode="External"/><Relationship Id="rId147" Type="http://schemas.openxmlformats.org/officeDocument/2006/relationships/image" Target="media/image91.png"/><Relationship Id="rId168" Type="http://schemas.openxmlformats.org/officeDocument/2006/relationships/image" Target="media/image98.png"/><Relationship Id="rId51" Type="http://schemas.openxmlformats.org/officeDocument/2006/relationships/footer" Target="footer3.xml"/><Relationship Id="rId72" Type="http://schemas.openxmlformats.org/officeDocument/2006/relationships/image" Target="media/image41.png"/><Relationship Id="rId93" Type="http://schemas.openxmlformats.org/officeDocument/2006/relationships/hyperlink" Target="http://www.dawliatraining.com/" TargetMode="External"/><Relationship Id="rId189" Type="http://schemas.openxmlformats.org/officeDocument/2006/relationships/image" Target="media/image111.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1180</TotalTime>
  <Pages>1</Pages>
  <Words>5253</Words>
  <Characters>29946</Characters>
  <Application>Microsoft Office Word</Application>
  <DocSecurity>0</DocSecurity>
  <Lines>249</Lines>
  <Paragraphs>70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Maher Fattouh</dc:creator>
  <cp:keywords/>
  <dc:description/>
  <cp:lastModifiedBy>Dawlia Training</cp:lastModifiedBy>
  <cp:revision>64</cp:revision>
  <cp:lastPrinted>2024-04-01T20:23:00Z</cp:lastPrinted>
  <dcterms:created xsi:type="dcterms:W3CDTF">2022-12-26T14:22:00Z</dcterms:created>
  <dcterms:modified xsi:type="dcterms:W3CDTF">2026-06-07T07:32:00Z</dcterms:modified>
</cp:coreProperties>
</file>